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AB5B4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 w:hint="cs"/>
          <w:lang w:bidi="fa-IR"/>
        </w:rPr>
      </w:pPr>
    </w:p>
    <w:p w14:paraId="3EB9B892" w14:textId="77777777" w:rsidR="009B24FF" w:rsidRDefault="009B24FF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47B11" w:rsidRPr="005460F2" w14:paraId="3BD02B3F" w14:textId="77777777" w:rsidTr="00DA6CEC">
        <w:trPr>
          <w:cantSplit/>
        </w:trPr>
        <w:tc>
          <w:tcPr>
            <w:tcW w:w="794" w:type="dxa"/>
          </w:tcPr>
          <w:p w14:paraId="75EA8E61" w14:textId="77777777" w:rsidR="00847B11" w:rsidRPr="005460F2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651B2B" w14:textId="1191C467" w:rsidR="00847B11" w:rsidRPr="00384EF9" w:rsidRDefault="008A1EC0" w:rsidP="00384EF9">
            <w:pPr>
              <w:pStyle w:val="a3"/>
              <w:rPr>
                <w:rFonts w:ascii="Calibri" w:hAnsi="Calibri" w:cs="B Yagut"/>
                <w:b/>
                <w:color w:val="000000"/>
                <w:rtl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</w:t>
            </w:r>
            <w:r w:rsidR="00C45620">
              <w:rPr>
                <w:rFonts w:ascii="Calibri" w:hAnsi="Calibri" w:cs="B Yagut" w:hint="cs"/>
                <w:b/>
                <w:color w:val="000000"/>
                <w:rtl/>
              </w:rPr>
              <w:t xml:space="preserve">: </w:t>
            </w:r>
            <w:r w:rsidR="00384EF9" w:rsidRPr="00384EF9">
              <w:rPr>
                <w:rFonts w:ascii="Calibri" w:hAnsi="Calibri" w:cs="B Yagut" w:hint="cs"/>
                <w:b/>
                <w:color w:val="000000"/>
                <w:rtl/>
              </w:rPr>
              <w:t>خودمراقبتی در سلامت روانی اجتماعی واعتیاد</w:t>
            </w:r>
          </w:p>
        </w:tc>
      </w:tr>
      <w:tr w:rsidR="00872B77" w:rsidRPr="005460F2" w14:paraId="4FF21D53" w14:textId="77777777" w:rsidTr="00BC6CCB">
        <w:trPr>
          <w:cantSplit/>
        </w:trPr>
        <w:tc>
          <w:tcPr>
            <w:tcW w:w="794" w:type="dxa"/>
            <w:vAlign w:val="center"/>
          </w:tcPr>
          <w:p w14:paraId="3C17D592" w14:textId="77777777" w:rsidR="00872B77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79691907" w14:textId="77777777" w:rsidR="00776D30" w:rsidRPr="003A2B9D" w:rsidRDefault="000211BF" w:rsidP="003A2B9D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3A2B9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   </w:t>
            </w:r>
            <w:r w:rsidR="00626D1F" w:rsidRPr="003A2B9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کدام گزینه در مورد استرس صحیح است؟</w:t>
            </w:r>
          </w:p>
        </w:tc>
      </w:tr>
      <w:tr w:rsidR="0024087D" w:rsidRPr="0024087D" w14:paraId="48E411DC" w14:textId="77777777" w:rsidTr="00DA6CEC">
        <w:trPr>
          <w:cantSplit/>
        </w:trPr>
        <w:tc>
          <w:tcPr>
            <w:tcW w:w="794" w:type="dxa"/>
          </w:tcPr>
          <w:p w14:paraId="165BD5B1" w14:textId="77777777" w:rsidR="00872B77" w:rsidRPr="0024087D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21A74A" w14:textId="77777777" w:rsidR="00872B77" w:rsidRPr="0024087D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21BA05F" w14:textId="77777777" w:rsidR="00872B77" w:rsidRPr="0024087D" w:rsidRDefault="00626D1F" w:rsidP="00626D1F">
            <w:pPr>
              <w:rPr>
                <w:rtl/>
              </w:rPr>
            </w:pPr>
            <w:r w:rsidRPr="0024087D">
              <w:rPr>
                <w:rFonts w:cs="B Nazanin" w:hint="cs"/>
                <w:rtl/>
              </w:rPr>
              <w:t>استرس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نوعی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از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واکنشهای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انسان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در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مقابل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تغییرات،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حوادث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و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موقعیتها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در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زندگی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هست</w:t>
            </w:r>
          </w:p>
        </w:tc>
      </w:tr>
      <w:tr w:rsidR="0024087D" w:rsidRPr="0024087D" w14:paraId="40CEEF37" w14:textId="77777777" w:rsidTr="00DA6CEC">
        <w:trPr>
          <w:cantSplit/>
        </w:trPr>
        <w:tc>
          <w:tcPr>
            <w:tcW w:w="794" w:type="dxa"/>
          </w:tcPr>
          <w:p w14:paraId="708E0B59" w14:textId="77777777" w:rsidR="00872B77" w:rsidRPr="0024087D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563ACA" w14:textId="77777777" w:rsidR="00872B77" w:rsidRPr="0024087D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1A08C3" w14:textId="77777777" w:rsidR="00872B77" w:rsidRPr="0024087D" w:rsidRDefault="00626D1F" w:rsidP="00626D1F">
            <w:pPr>
              <w:rPr>
                <w:rtl/>
              </w:rPr>
            </w:pPr>
            <w:r w:rsidRPr="0024087D">
              <w:rPr>
                <w:rFonts w:cs="B Nazanin" w:hint="cs"/>
                <w:rtl/>
              </w:rPr>
              <w:t>استرس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همیشه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جنبه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منفی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ندارد</w:t>
            </w:r>
          </w:p>
        </w:tc>
      </w:tr>
      <w:tr w:rsidR="0024087D" w:rsidRPr="0024087D" w14:paraId="56CA414C" w14:textId="77777777" w:rsidTr="00DA6CEC">
        <w:trPr>
          <w:cantSplit/>
        </w:trPr>
        <w:tc>
          <w:tcPr>
            <w:tcW w:w="794" w:type="dxa"/>
          </w:tcPr>
          <w:p w14:paraId="5DBBEAAB" w14:textId="77777777" w:rsidR="00872B77" w:rsidRPr="0024087D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268C39" w14:textId="77777777" w:rsidR="00872B77" w:rsidRPr="0024087D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DE21FA" w14:textId="77777777" w:rsidR="00872B77" w:rsidRPr="0024087D" w:rsidRDefault="00626D1F" w:rsidP="00626D1F">
            <w:pPr>
              <w:rPr>
                <w:rtl/>
              </w:rPr>
            </w:pPr>
            <w:r w:rsidRPr="0024087D">
              <w:rPr>
                <w:rFonts w:cs="B Nazanin" w:hint="cs"/>
                <w:rtl/>
              </w:rPr>
              <w:t>آنچه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برای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یک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فرد،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استرس زا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ست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میتواند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برای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فردی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دیگر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فاقد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استرس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باشد</w:t>
            </w:r>
          </w:p>
        </w:tc>
      </w:tr>
      <w:tr w:rsidR="0024087D" w:rsidRPr="0024087D" w14:paraId="7CB1E4C9" w14:textId="77777777" w:rsidTr="00DA6CEC">
        <w:trPr>
          <w:cantSplit/>
        </w:trPr>
        <w:tc>
          <w:tcPr>
            <w:tcW w:w="794" w:type="dxa"/>
          </w:tcPr>
          <w:p w14:paraId="2837D368" w14:textId="77777777" w:rsidR="00872B77" w:rsidRPr="0024087D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B60B9C" w14:textId="77777777" w:rsidR="00872B77" w:rsidRPr="00844889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448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E81671" w14:textId="77777777" w:rsidR="00872B77" w:rsidRPr="00844889" w:rsidRDefault="00626D1F" w:rsidP="00626D1F">
            <w:pPr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44889">
              <w:rPr>
                <w:rFonts w:cs="B Nazanin" w:hint="cs"/>
                <w:color w:val="FF0000"/>
                <w:rtl/>
              </w:rPr>
              <w:t>همه موارد</w:t>
            </w:r>
          </w:p>
        </w:tc>
      </w:tr>
      <w:tr w:rsidR="00B93860" w:rsidRPr="0024087D" w14:paraId="530047F8" w14:textId="77777777" w:rsidTr="00A12D2B">
        <w:trPr>
          <w:cantSplit/>
        </w:trPr>
        <w:tc>
          <w:tcPr>
            <w:tcW w:w="794" w:type="dxa"/>
          </w:tcPr>
          <w:p w14:paraId="4FA2E25D" w14:textId="77777777" w:rsidR="00B93860" w:rsidRPr="0024087D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6D2E0A1" w14:textId="77777777" w:rsidR="00B93860" w:rsidRPr="0024087D" w:rsidRDefault="00384EF9" w:rsidP="00C06DCE">
            <w:pPr>
              <w:pStyle w:val="a2"/>
              <w:keepNext/>
              <w:keepLines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راهنمای خودمراقبتی درسلامت روان واعتیاد (ویژه ستاد وویژه سفیر)ودستورالعملهای وزارتی </w:t>
            </w:r>
          </w:p>
        </w:tc>
      </w:tr>
    </w:tbl>
    <w:p w14:paraId="4CD5D9DF" w14:textId="77777777" w:rsidR="00847B11" w:rsidRPr="0024087D" w:rsidRDefault="00847B11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0487BBE0" w14:textId="77777777" w:rsidTr="00D87F2E">
        <w:trPr>
          <w:cantSplit/>
        </w:trPr>
        <w:tc>
          <w:tcPr>
            <w:tcW w:w="794" w:type="dxa"/>
          </w:tcPr>
          <w:p w14:paraId="4314259D" w14:textId="77777777" w:rsidR="00DA6CEC" w:rsidRPr="0024087D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F3DD8F" w14:textId="71354C90" w:rsidR="00DA6CEC" w:rsidRPr="0024087D" w:rsidRDefault="00384EF9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</w:t>
            </w:r>
            <w:r w:rsidR="00B119C5">
              <w:rPr>
                <w:rFonts w:ascii="Calibri" w:hAnsi="Calibri" w:cs="B Yagut" w:hint="cs"/>
                <w:b/>
                <w:rtl/>
              </w:rPr>
              <w:t>اد</w:t>
            </w:r>
          </w:p>
        </w:tc>
      </w:tr>
      <w:tr w:rsidR="0024087D" w:rsidRPr="0024087D" w14:paraId="6963D7EA" w14:textId="77777777" w:rsidTr="00BC6CCB">
        <w:trPr>
          <w:cantSplit/>
        </w:trPr>
        <w:tc>
          <w:tcPr>
            <w:tcW w:w="794" w:type="dxa"/>
            <w:vAlign w:val="center"/>
          </w:tcPr>
          <w:p w14:paraId="663F3CD7" w14:textId="77777777" w:rsidR="00DA6CEC" w:rsidRPr="0024087D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230DF45A" w14:textId="77777777" w:rsidR="00DA6CEC" w:rsidRPr="0024087D" w:rsidRDefault="00655D9A" w:rsidP="00655D9A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دلایلی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باعث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"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استرسهای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شدید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"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میشوند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بخش های زیر 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تقسیم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میشوند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:</w:t>
            </w:r>
          </w:p>
        </w:tc>
      </w:tr>
      <w:tr w:rsidR="0024087D" w:rsidRPr="0024087D" w14:paraId="5C1C4B38" w14:textId="77777777" w:rsidTr="0002678E">
        <w:trPr>
          <w:cantSplit/>
          <w:trHeight w:val="354"/>
        </w:trPr>
        <w:tc>
          <w:tcPr>
            <w:tcW w:w="794" w:type="dxa"/>
          </w:tcPr>
          <w:p w14:paraId="365F2731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6F4DF3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0E6A98" w14:textId="77777777" w:rsidR="00DA6CEC" w:rsidRPr="0024087D" w:rsidRDefault="00655D9A" w:rsidP="00FA428B">
            <w:pPr>
              <w:rPr>
                <w:rtl/>
              </w:rPr>
            </w:pPr>
            <w:r w:rsidRPr="0024087D">
              <w:rPr>
                <w:rFonts w:cs="B Nazanin" w:hint="cs"/>
                <w:rtl/>
              </w:rPr>
              <w:t>تغییرات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عمده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در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زندگی</w:t>
            </w:r>
          </w:p>
        </w:tc>
      </w:tr>
      <w:tr w:rsidR="0024087D" w:rsidRPr="0024087D" w14:paraId="5AD734ED" w14:textId="77777777" w:rsidTr="00D87F2E">
        <w:trPr>
          <w:cantSplit/>
        </w:trPr>
        <w:tc>
          <w:tcPr>
            <w:tcW w:w="794" w:type="dxa"/>
          </w:tcPr>
          <w:p w14:paraId="447E82E1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6FBBEB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88F978" w14:textId="77777777" w:rsidR="00DA6CEC" w:rsidRPr="0024087D" w:rsidRDefault="00655D9A" w:rsidP="00D87F2E">
            <w:pPr>
              <w:pStyle w:val="a2"/>
              <w:keepNext/>
              <w:keepLines/>
              <w:rPr>
                <w:rtl/>
              </w:rPr>
            </w:pPr>
            <w:r w:rsidRPr="0024087D">
              <w:rPr>
                <w:rFonts w:cs="B Nazanin" w:hint="cs"/>
                <w:rtl/>
              </w:rPr>
              <w:t>نیروی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بیرونی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که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شمارا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تهدید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جانی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کند</w:t>
            </w:r>
            <w:r w:rsidRPr="0024087D">
              <w:rPr>
                <w:rFonts w:cs="B Nazanin"/>
                <w:rtl/>
              </w:rPr>
              <w:t>.</w:t>
            </w:r>
          </w:p>
        </w:tc>
      </w:tr>
      <w:tr w:rsidR="0024087D" w:rsidRPr="0024087D" w14:paraId="6819496A" w14:textId="77777777" w:rsidTr="00D87F2E">
        <w:trPr>
          <w:cantSplit/>
        </w:trPr>
        <w:tc>
          <w:tcPr>
            <w:tcW w:w="794" w:type="dxa"/>
          </w:tcPr>
          <w:p w14:paraId="0D165B1E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B23A68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9777D93" w14:textId="77777777" w:rsidR="00DA6CEC" w:rsidRPr="0024087D" w:rsidRDefault="00655D9A" w:rsidP="00D87F2E">
            <w:pPr>
              <w:pStyle w:val="a2"/>
              <w:keepNext/>
              <w:keepLines/>
              <w:rPr>
                <w:rtl/>
              </w:rPr>
            </w:pPr>
            <w:r w:rsidRPr="0024087D">
              <w:rPr>
                <w:rFonts w:cs="B Nazanin" w:hint="cs"/>
                <w:rtl/>
              </w:rPr>
              <w:t>احساس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از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دست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دادن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کنترل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شخصی</w:t>
            </w:r>
          </w:p>
        </w:tc>
      </w:tr>
      <w:tr w:rsidR="0024087D" w:rsidRPr="0024087D" w14:paraId="37AF9C42" w14:textId="77777777" w:rsidTr="00D87F2E">
        <w:trPr>
          <w:cantSplit/>
        </w:trPr>
        <w:tc>
          <w:tcPr>
            <w:tcW w:w="794" w:type="dxa"/>
          </w:tcPr>
          <w:p w14:paraId="2D225F9F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BB10C2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7EAC95" w14:textId="77777777" w:rsidR="00DA6CEC" w:rsidRPr="0024087D" w:rsidRDefault="00655D9A" w:rsidP="00655D9A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4889">
              <w:rPr>
                <w:rFonts w:cs="B Nazanin" w:hint="cs"/>
                <w:color w:val="FF0000"/>
                <w:rtl/>
              </w:rPr>
              <w:t>همه موارد</w:t>
            </w:r>
          </w:p>
        </w:tc>
      </w:tr>
      <w:tr w:rsidR="00A83656" w:rsidRPr="0024087D" w14:paraId="053FF857" w14:textId="77777777" w:rsidTr="00A12D2B">
        <w:trPr>
          <w:cantSplit/>
        </w:trPr>
        <w:tc>
          <w:tcPr>
            <w:tcW w:w="794" w:type="dxa"/>
          </w:tcPr>
          <w:p w14:paraId="670A586E" w14:textId="77777777" w:rsidR="00A83656" w:rsidRPr="0024087D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EF669B" w14:textId="77777777" w:rsidR="00A83656" w:rsidRPr="0024087D" w:rsidRDefault="00C06DCE" w:rsidP="00A83656">
            <w:pPr>
              <w:pStyle w:val="a2"/>
              <w:keepNext/>
              <w:keepLines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0226E5A5" w14:textId="77777777" w:rsidR="00DA6CEC" w:rsidRPr="0024087D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9449BB9" w14:textId="77777777" w:rsidR="00DA6CEC" w:rsidRPr="0024087D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63301CAF" w14:textId="77777777" w:rsidTr="00D87F2E">
        <w:trPr>
          <w:cantSplit/>
        </w:trPr>
        <w:tc>
          <w:tcPr>
            <w:tcW w:w="794" w:type="dxa"/>
          </w:tcPr>
          <w:p w14:paraId="4816C533" w14:textId="77777777" w:rsidR="00DA6CEC" w:rsidRPr="0024087D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C9820D3" w14:textId="24C72461" w:rsidR="00DA6CEC" w:rsidRPr="0024087D" w:rsidRDefault="00384EF9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29CBB16B" w14:textId="77777777" w:rsidTr="00BC6CCB">
        <w:trPr>
          <w:cantSplit/>
        </w:trPr>
        <w:tc>
          <w:tcPr>
            <w:tcW w:w="794" w:type="dxa"/>
            <w:vAlign w:val="center"/>
          </w:tcPr>
          <w:p w14:paraId="47C96434" w14:textId="77777777" w:rsidR="00DA6CEC" w:rsidRPr="0024087D" w:rsidRDefault="002A14CB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1415F7AF" w14:textId="77777777" w:rsidR="00DA6CEC" w:rsidRPr="0024087D" w:rsidRDefault="00EB0BC3" w:rsidP="00EB0BC3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فردی 43 ساله به علت از دست دادن شغلش دچار استرس شدید شده است او برای رهایی از این مشکل خود را 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فعالیتهای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ذهنی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مثل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بازیهای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فکری  سرگرم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کرده است به نظر شما او از چه مهارتی استفاده می کند ؟</w:t>
            </w:r>
          </w:p>
        </w:tc>
      </w:tr>
      <w:tr w:rsidR="0024087D" w:rsidRPr="0024087D" w14:paraId="2CDEE583" w14:textId="77777777" w:rsidTr="00D87F2E">
        <w:trPr>
          <w:cantSplit/>
        </w:trPr>
        <w:tc>
          <w:tcPr>
            <w:tcW w:w="794" w:type="dxa"/>
          </w:tcPr>
          <w:p w14:paraId="06621C3C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E1CC69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D6BD532" w14:textId="77777777" w:rsidR="00DA6CEC" w:rsidRPr="0024087D" w:rsidRDefault="00EB0BC3" w:rsidP="00EB0BC3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Nazanin" w:hint="cs"/>
                <w:rtl/>
              </w:rPr>
              <w:t>مهارت کنترل منبع استرس</w:t>
            </w:r>
          </w:p>
        </w:tc>
      </w:tr>
      <w:tr w:rsidR="0024087D" w:rsidRPr="0024087D" w14:paraId="7BB8C8F9" w14:textId="77777777" w:rsidTr="00D87F2E">
        <w:trPr>
          <w:cantSplit/>
        </w:trPr>
        <w:tc>
          <w:tcPr>
            <w:tcW w:w="794" w:type="dxa"/>
          </w:tcPr>
          <w:p w14:paraId="7E17A049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6D1E95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43B22F4" w14:textId="77777777" w:rsidR="00DA6CEC" w:rsidRPr="0024087D" w:rsidRDefault="00EB0BC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4889">
              <w:rPr>
                <w:rFonts w:cs="B Nazanin" w:hint="cs"/>
                <w:color w:val="FF0000"/>
                <w:rtl/>
              </w:rPr>
              <w:t>مقابله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هیجان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مدار</w:t>
            </w:r>
          </w:p>
        </w:tc>
      </w:tr>
      <w:tr w:rsidR="0024087D" w:rsidRPr="0024087D" w14:paraId="385C61E9" w14:textId="77777777" w:rsidTr="00D87F2E">
        <w:trPr>
          <w:cantSplit/>
        </w:trPr>
        <w:tc>
          <w:tcPr>
            <w:tcW w:w="794" w:type="dxa"/>
          </w:tcPr>
          <w:p w14:paraId="7B02EC98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3B720A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92B5FD" w14:textId="77777777" w:rsidR="00DA6CEC" w:rsidRPr="0024087D" w:rsidRDefault="00EB0BC3" w:rsidP="00EB0BC3">
            <w:pPr>
              <w:rPr>
                <w:rtl/>
              </w:rPr>
            </w:pPr>
            <w:r w:rsidRPr="0024087D">
              <w:rPr>
                <w:rFonts w:cs="B Nazanin" w:hint="cs"/>
                <w:rtl/>
              </w:rPr>
              <w:t>مقابله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مسئله</w:t>
            </w:r>
            <w:r w:rsidRPr="0024087D">
              <w:rPr>
                <w:rFonts w:cs="B Nazanin"/>
                <w:rtl/>
              </w:rPr>
              <w:t xml:space="preserve"> </w:t>
            </w:r>
            <w:r w:rsidRPr="0024087D">
              <w:rPr>
                <w:rFonts w:cs="B Nazanin" w:hint="cs"/>
                <w:rtl/>
              </w:rPr>
              <w:t>مدار</w:t>
            </w:r>
          </w:p>
        </w:tc>
      </w:tr>
      <w:tr w:rsidR="0024087D" w:rsidRPr="0024087D" w14:paraId="4B1EBCDD" w14:textId="77777777" w:rsidTr="00D87F2E">
        <w:trPr>
          <w:cantSplit/>
        </w:trPr>
        <w:tc>
          <w:tcPr>
            <w:tcW w:w="794" w:type="dxa"/>
          </w:tcPr>
          <w:p w14:paraId="4B24E78F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D43077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4542511" w14:textId="77777777" w:rsidR="00DA6CEC" w:rsidRPr="0024087D" w:rsidRDefault="00EB0BC3" w:rsidP="00EB0BC3">
            <w:pPr>
              <w:rPr>
                <w:rtl/>
              </w:rPr>
            </w:pPr>
            <w:r w:rsidRPr="0024087D">
              <w:rPr>
                <w:rFonts w:cs="B Nazanin" w:hint="cs"/>
                <w:rtl/>
              </w:rPr>
              <w:t>همه موارد</w:t>
            </w:r>
          </w:p>
        </w:tc>
      </w:tr>
      <w:tr w:rsidR="00A83656" w:rsidRPr="0024087D" w14:paraId="4F0537EA" w14:textId="77777777" w:rsidTr="00A12D2B">
        <w:trPr>
          <w:cantSplit/>
        </w:trPr>
        <w:tc>
          <w:tcPr>
            <w:tcW w:w="794" w:type="dxa"/>
          </w:tcPr>
          <w:p w14:paraId="75405342" w14:textId="77777777" w:rsidR="00A83656" w:rsidRPr="0024087D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FC6F72C" w14:textId="77777777" w:rsidR="00A83656" w:rsidRPr="0024087D" w:rsidRDefault="00C06DCE" w:rsidP="00C06DCE">
            <w:pPr>
              <w:pStyle w:val="a2"/>
              <w:keepNext/>
              <w:keepLines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163ED930" w14:textId="77777777" w:rsidR="00DA6CEC" w:rsidRPr="0024087D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41EBD5D" w14:textId="77777777" w:rsidR="00DA6CEC" w:rsidRPr="0024087D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379A1680" w14:textId="77777777" w:rsidTr="006827F5">
        <w:trPr>
          <w:cantSplit/>
        </w:trPr>
        <w:tc>
          <w:tcPr>
            <w:tcW w:w="794" w:type="dxa"/>
          </w:tcPr>
          <w:p w14:paraId="2A5351BB" w14:textId="77777777" w:rsidR="00DA6CEC" w:rsidRPr="0024087D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9734E92" w14:textId="06CB5EA8" w:rsidR="00DA6CEC" w:rsidRPr="0024087D" w:rsidRDefault="00384EF9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362DD734" w14:textId="77777777" w:rsidTr="006827F5">
        <w:trPr>
          <w:cantSplit/>
        </w:trPr>
        <w:tc>
          <w:tcPr>
            <w:tcW w:w="794" w:type="dxa"/>
          </w:tcPr>
          <w:p w14:paraId="2D5DEFB6" w14:textId="77777777" w:rsidR="00DA6CEC" w:rsidRPr="0024087D" w:rsidRDefault="002A14CB" w:rsidP="00D87F2E">
            <w:pPr>
              <w:pStyle w:val="a"/>
              <w:keepNext/>
              <w:keepLines/>
              <w:ind w:left="423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07C1F056" w14:textId="77777777" w:rsidR="00DA6CEC" w:rsidRPr="0024087D" w:rsidRDefault="00D02F56" w:rsidP="003A2B9D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پاسخ به مراجع که می پرسد  چگونه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میتوانم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خود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کمک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کنم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تا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احساس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بهتری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داشته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باشم؟</w:t>
            </w:r>
          </w:p>
        </w:tc>
      </w:tr>
      <w:tr w:rsidR="0024087D" w:rsidRPr="0024087D" w14:paraId="6BE0A818" w14:textId="77777777" w:rsidTr="006827F5">
        <w:trPr>
          <w:cantSplit/>
        </w:trPr>
        <w:tc>
          <w:tcPr>
            <w:tcW w:w="794" w:type="dxa"/>
          </w:tcPr>
          <w:p w14:paraId="17A5B611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466B4A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78EC9CD" w14:textId="77777777" w:rsidR="00DA6CEC" w:rsidRPr="0024087D" w:rsidRDefault="00D02F56" w:rsidP="00D02F56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فعال باشیم فعالیتهایی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پیدا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کنید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آن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ها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علاقه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دارید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هر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روز،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برای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انجام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آن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ها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اختصاص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دهید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24087D" w:rsidRPr="0024087D" w14:paraId="4ADA4D72" w14:textId="77777777" w:rsidTr="006827F5">
        <w:trPr>
          <w:cantSplit/>
        </w:trPr>
        <w:tc>
          <w:tcPr>
            <w:tcW w:w="794" w:type="dxa"/>
          </w:tcPr>
          <w:p w14:paraId="249D8CC4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2E1258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829D53" w14:textId="77777777" w:rsidR="00DA6CEC" w:rsidRPr="0024087D" w:rsidRDefault="00D02F56" w:rsidP="00D02F56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اجازه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ندهید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افکار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ناراحت کننده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منفی،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ذهن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شما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تسخیر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کنند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24087D" w:rsidRPr="0024087D" w14:paraId="583800C2" w14:textId="77777777" w:rsidTr="006827F5">
        <w:trPr>
          <w:cantSplit/>
        </w:trPr>
        <w:tc>
          <w:tcPr>
            <w:tcW w:w="794" w:type="dxa"/>
          </w:tcPr>
          <w:p w14:paraId="33D9F584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ACA065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8921B8F" w14:textId="77777777" w:rsidR="00DA6CEC" w:rsidRPr="0024087D" w:rsidRDefault="00D02F56" w:rsidP="00D02F56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مقابل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وسوسه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کنار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آمدن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احساس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افسردگی،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 وسیله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نوشیدن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الکل،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سوءاستفاده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از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داروهای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غیرمجاز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یا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استفاده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از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داروها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بدون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دستورپزشک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مقاومت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کنید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24087D" w:rsidRPr="0024087D" w14:paraId="48D5B8FF" w14:textId="77777777" w:rsidTr="006827F5">
        <w:trPr>
          <w:cantSplit/>
        </w:trPr>
        <w:tc>
          <w:tcPr>
            <w:tcW w:w="794" w:type="dxa"/>
          </w:tcPr>
          <w:p w14:paraId="7781FB13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89F79F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ED6202" w14:textId="77777777" w:rsidR="00DA6CEC" w:rsidRPr="0024087D" w:rsidRDefault="00D02F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4889">
              <w:rPr>
                <w:rFonts w:cs="B Nazanin" w:hint="cs"/>
                <w:color w:val="FF0000"/>
                <w:rtl/>
              </w:rPr>
              <w:t>همه موارد</w:t>
            </w:r>
          </w:p>
        </w:tc>
      </w:tr>
      <w:tr w:rsidR="00A83656" w:rsidRPr="0024087D" w14:paraId="7732A1F3" w14:textId="77777777" w:rsidTr="006827F5">
        <w:trPr>
          <w:cantSplit/>
        </w:trPr>
        <w:tc>
          <w:tcPr>
            <w:tcW w:w="794" w:type="dxa"/>
          </w:tcPr>
          <w:p w14:paraId="4A26F969" w14:textId="77777777" w:rsidR="00A83656" w:rsidRPr="0024087D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3B04C3" w14:textId="77777777" w:rsidR="00A83656" w:rsidRPr="0024087D" w:rsidRDefault="00C06DCE" w:rsidP="00C06DCE">
            <w:pPr>
              <w:pStyle w:val="a2"/>
              <w:keepNext/>
              <w:keepLines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6C7BE3CE" w14:textId="77777777" w:rsidR="00DA6CEC" w:rsidRPr="0024087D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0AC632B9" w14:textId="77777777" w:rsidTr="00D87F2E">
        <w:trPr>
          <w:cantSplit/>
        </w:trPr>
        <w:tc>
          <w:tcPr>
            <w:tcW w:w="794" w:type="dxa"/>
          </w:tcPr>
          <w:p w14:paraId="67DF51D7" w14:textId="77777777" w:rsidR="00DA6CEC" w:rsidRPr="0024087D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D53969E" w14:textId="42FAF619" w:rsidR="00DA6CEC" w:rsidRPr="0024087D" w:rsidRDefault="00384EF9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1BE8FCCE" w14:textId="77777777" w:rsidTr="00D87F2E">
        <w:trPr>
          <w:cantSplit/>
        </w:trPr>
        <w:tc>
          <w:tcPr>
            <w:tcW w:w="794" w:type="dxa"/>
          </w:tcPr>
          <w:p w14:paraId="7094987A" w14:textId="77777777" w:rsidR="00DA6CEC" w:rsidRPr="0024087D" w:rsidRDefault="002A14CB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0FAA8625" w14:textId="77777777" w:rsidR="00DA6CEC" w:rsidRPr="0024087D" w:rsidRDefault="00D02F56" w:rsidP="00D02F56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خانمی عنوان می کند که من  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5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روز پیش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در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یك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رابطه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عاطفی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شکست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خوردم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غمگین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حوصله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هستم،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آیا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من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اختلال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افسردگی دارم؟کدام گزینه صحیح است؟</w:t>
            </w:r>
            <w:r w:rsidRPr="0024087D">
              <w:rPr>
                <w:rFonts w:cs="B Titr" w:hint="cs"/>
                <w:rtl/>
              </w:rPr>
              <w:t xml:space="preserve"> </w:t>
            </w:r>
          </w:p>
        </w:tc>
      </w:tr>
      <w:tr w:rsidR="0024087D" w:rsidRPr="0024087D" w14:paraId="38E2A1C8" w14:textId="77777777" w:rsidTr="00D87F2E">
        <w:trPr>
          <w:cantSplit/>
        </w:trPr>
        <w:tc>
          <w:tcPr>
            <w:tcW w:w="794" w:type="dxa"/>
          </w:tcPr>
          <w:p w14:paraId="543729A0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44C134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B4DF2D" w14:textId="77777777" w:rsidR="00DA6CEC" w:rsidRPr="0024087D" w:rsidRDefault="00D02F56" w:rsidP="00D02F56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دنبال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شکست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رابطه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یا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دیگر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وقایع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ناخوشایند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،حس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اندوه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غمگینی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شایع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است</w:t>
            </w:r>
          </w:p>
        </w:tc>
      </w:tr>
      <w:tr w:rsidR="0024087D" w:rsidRPr="0024087D" w14:paraId="030F595C" w14:textId="77777777" w:rsidTr="00D87F2E">
        <w:trPr>
          <w:cantSplit/>
        </w:trPr>
        <w:tc>
          <w:tcPr>
            <w:tcW w:w="794" w:type="dxa"/>
          </w:tcPr>
          <w:p w14:paraId="696546BA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573BF0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6A35562" w14:textId="77777777" w:rsidR="00DA6CEC" w:rsidRPr="0024087D" w:rsidRDefault="00D02F56" w:rsidP="00D02F56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تشخیص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اختلال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افسردگی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وقتی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گذاشته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شود که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تعدادی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علامت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از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علائم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اختلال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افسردگی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همراه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ایجاد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عملکرد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مختل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وجود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داشته باشد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</w:p>
        </w:tc>
      </w:tr>
      <w:tr w:rsidR="0024087D" w:rsidRPr="0024087D" w14:paraId="0E90541F" w14:textId="77777777" w:rsidTr="00D87F2E">
        <w:trPr>
          <w:cantSplit/>
        </w:trPr>
        <w:tc>
          <w:tcPr>
            <w:tcW w:w="794" w:type="dxa"/>
          </w:tcPr>
          <w:p w14:paraId="7EE3E035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1D3D88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CE4095" w14:textId="77777777" w:rsidR="00DA6CEC" w:rsidRPr="0024087D" w:rsidRDefault="00D02F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تشخیص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اختلال سازگاری</w:t>
            </w:r>
          </w:p>
        </w:tc>
      </w:tr>
      <w:tr w:rsidR="0024087D" w:rsidRPr="0024087D" w14:paraId="2CBA9FDD" w14:textId="77777777" w:rsidTr="00D87F2E">
        <w:trPr>
          <w:cantSplit/>
        </w:trPr>
        <w:tc>
          <w:tcPr>
            <w:tcW w:w="794" w:type="dxa"/>
          </w:tcPr>
          <w:p w14:paraId="51F7E162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8E4851" w14:textId="77777777" w:rsidR="00DA6CEC" w:rsidRPr="00844889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448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790B7D" w14:textId="77777777" w:rsidR="00DA6CEC" w:rsidRPr="00844889" w:rsidRDefault="00D02F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44889">
              <w:rPr>
                <w:rFonts w:cs="B Nazanin" w:hint="cs"/>
                <w:color w:val="FF0000"/>
                <w:rtl/>
              </w:rPr>
              <w:t>همه موارد</w:t>
            </w:r>
          </w:p>
        </w:tc>
      </w:tr>
      <w:tr w:rsidR="00A83656" w:rsidRPr="0024087D" w14:paraId="2998B048" w14:textId="77777777" w:rsidTr="00A12D2B">
        <w:trPr>
          <w:cantSplit/>
        </w:trPr>
        <w:tc>
          <w:tcPr>
            <w:tcW w:w="794" w:type="dxa"/>
          </w:tcPr>
          <w:p w14:paraId="0E93B8E1" w14:textId="77777777" w:rsidR="00A83656" w:rsidRPr="0024087D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28502D" w14:textId="77777777" w:rsidR="00A83656" w:rsidRPr="0024087D" w:rsidRDefault="00C06DCE" w:rsidP="00C06DCE">
            <w:pPr>
              <w:pStyle w:val="a2"/>
              <w:keepNext/>
              <w:keepLines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61AF7D24" w14:textId="77777777" w:rsidR="00DA6CEC" w:rsidRPr="0024087D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6B7BC9BC" w14:textId="77777777" w:rsidTr="00D87F2E">
        <w:trPr>
          <w:cantSplit/>
        </w:trPr>
        <w:tc>
          <w:tcPr>
            <w:tcW w:w="794" w:type="dxa"/>
          </w:tcPr>
          <w:p w14:paraId="2460B6C1" w14:textId="77777777" w:rsidR="00DA6CEC" w:rsidRPr="0024087D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4FDA70" w14:textId="30BFF739" w:rsidR="00DA6CEC" w:rsidRPr="0024087D" w:rsidRDefault="00384EF9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51FF7CC7" w14:textId="77777777" w:rsidTr="00D87F2E">
        <w:trPr>
          <w:cantSplit/>
        </w:trPr>
        <w:tc>
          <w:tcPr>
            <w:tcW w:w="794" w:type="dxa"/>
          </w:tcPr>
          <w:p w14:paraId="06F72357" w14:textId="77777777" w:rsidR="00DA6CEC" w:rsidRPr="0024087D" w:rsidRDefault="002A14CB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521385C3" w14:textId="77777777" w:rsidR="00DA6CEC" w:rsidRPr="0024087D" w:rsidRDefault="003A2B9D" w:rsidP="003A2B9D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چرا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میزان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اقدام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خودكشی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در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زنان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بیشتر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از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مردان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است؟</w:t>
            </w:r>
          </w:p>
        </w:tc>
      </w:tr>
      <w:tr w:rsidR="0024087D" w:rsidRPr="0024087D" w14:paraId="1C29865E" w14:textId="77777777" w:rsidTr="00D87F2E">
        <w:trPr>
          <w:cantSplit/>
        </w:trPr>
        <w:tc>
          <w:tcPr>
            <w:tcW w:w="794" w:type="dxa"/>
          </w:tcPr>
          <w:p w14:paraId="5162D08F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E7D7DD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75111EE" w14:textId="77777777" w:rsidR="00DA6CEC" w:rsidRPr="0024087D" w:rsidRDefault="003A2B9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عواطف قوی دارند</w:t>
            </w:r>
          </w:p>
        </w:tc>
      </w:tr>
      <w:tr w:rsidR="0024087D" w:rsidRPr="0024087D" w14:paraId="16D208C4" w14:textId="77777777" w:rsidTr="00D87F2E">
        <w:trPr>
          <w:cantSplit/>
        </w:trPr>
        <w:tc>
          <w:tcPr>
            <w:tcW w:w="794" w:type="dxa"/>
          </w:tcPr>
          <w:p w14:paraId="001492C1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4E97FB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22955EB" w14:textId="77777777" w:rsidR="00DA6CEC" w:rsidRPr="0024087D" w:rsidRDefault="003A2B9D" w:rsidP="00D87F2E">
            <w:pPr>
              <w:pStyle w:val="a2"/>
              <w:keepNext/>
              <w:keepLines/>
              <w:rPr>
                <w:rtl/>
              </w:rPr>
            </w:pPr>
            <w:r w:rsidRPr="00844889">
              <w:rPr>
                <w:rFonts w:cs="B Nazanin" w:hint="cs"/>
                <w:color w:val="FF0000"/>
                <w:rtl/>
              </w:rPr>
              <w:t>شیوع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بالاتر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افسردگی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در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زنان</w:t>
            </w:r>
          </w:p>
        </w:tc>
      </w:tr>
      <w:tr w:rsidR="0024087D" w:rsidRPr="0024087D" w14:paraId="770C00D9" w14:textId="77777777" w:rsidTr="00D87F2E">
        <w:trPr>
          <w:cantSplit/>
        </w:trPr>
        <w:tc>
          <w:tcPr>
            <w:tcW w:w="794" w:type="dxa"/>
          </w:tcPr>
          <w:p w14:paraId="12A70C5D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92185D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8BD73B0" w14:textId="77777777" w:rsidR="00DA6CEC" w:rsidRPr="0024087D" w:rsidRDefault="003A2B9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مکانسیم مقابله ای ندارند</w:t>
            </w:r>
          </w:p>
        </w:tc>
      </w:tr>
      <w:tr w:rsidR="0024087D" w:rsidRPr="0024087D" w14:paraId="3EB8436C" w14:textId="77777777" w:rsidTr="00D87F2E">
        <w:trPr>
          <w:cantSplit/>
        </w:trPr>
        <w:tc>
          <w:tcPr>
            <w:tcW w:w="794" w:type="dxa"/>
          </w:tcPr>
          <w:p w14:paraId="228983D6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937E17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58E790" w14:textId="77777777" w:rsidR="00DA6CEC" w:rsidRPr="0024087D" w:rsidRDefault="003A2B9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 و ج</w:t>
            </w:r>
          </w:p>
        </w:tc>
      </w:tr>
      <w:tr w:rsidR="00A83656" w:rsidRPr="0024087D" w14:paraId="281F9690" w14:textId="77777777" w:rsidTr="00A12D2B">
        <w:trPr>
          <w:cantSplit/>
        </w:trPr>
        <w:tc>
          <w:tcPr>
            <w:tcW w:w="794" w:type="dxa"/>
          </w:tcPr>
          <w:p w14:paraId="3DFF6458" w14:textId="77777777" w:rsidR="00A83656" w:rsidRPr="0024087D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B96335" w14:textId="77777777" w:rsidR="00A83656" w:rsidRPr="0024087D" w:rsidRDefault="00C06DCE" w:rsidP="00C06DCE">
            <w:pPr>
              <w:pStyle w:val="a2"/>
              <w:keepNext/>
              <w:keepLines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5EDFCF87" w14:textId="77777777" w:rsidR="00DA6CEC" w:rsidRPr="0024087D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B29573E" w14:textId="77777777" w:rsidR="00DA6CEC" w:rsidRPr="0024087D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24087D" w:rsidRPr="0024087D" w14:paraId="09866C96" w14:textId="77777777" w:rsidTr="00D87F2E">
        <w:trPr>
          <w:cantSplit/>
        </w:trPr>
        <w:tc>
          <w:tcPr>
            <w:tcW w:w="830" w:type="dxa"/>
          </w:tcPr>
          <w:p w14:paraId="0C04C044" w14:textId="77777777" w:rsidR="00DA6CEC" w:rsidRPr="0024087D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50A2E8" w14:textId="4F7C0CE3" w:rsidR="00DA6CEC" w:rsidRPr="0024087D" w:rsidRDefault="00384EF9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0D4A8CFC" w14:textId="77777777" w:rsidTr="00D87F2E">
        <w:trPr>
          <w:cantSplit/>
        </w:trPr>
        <w:tc>
          <w:tcPr>
            <w:tcW w:w="830" w:type="dxa"/>
          </w:tcPr>
          <w:p w14:paraId="050062DB" w14:textId="77777777" w:rsidR="00DA6CEC" w:rsidRPr="0024087D" w:rsidRDefault="002A14CB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7ADD0D0C" w14:textId="77777777" w:rsidR="00DA6CEC" w:rsidRPr="0024087D" w:rsidRDefault="003A2B9D" w:rsidP="003A2B9D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مراجع از شما می پرسد در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مورد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شخص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یگری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كه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افکار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خودكشی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دارد،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نگران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هستم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.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برای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كمك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چه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كارمهم 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میتوانم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انجام دهم پاسخ شما به عنوان روانشناس چیست؟</w:t>
            </w:r>
          </w:p>
        </w:tc>
      </w:tr>
      <w:tr w:rsidR="0024087D" w:rsidRPr="0024087D" w14:paraId="06B440D6" w14:textId="77777777" w:rsidTr="00D87F2E">
        <w:trPr>
          <w:cantSplit/>
        </w:trPr>
        <w:tc>
          <w:tcPr>
            <w:tcW w:w="830" w:type="dxa"/>
          </w:tcPr>
          <w:p w14:paraId="000F4A56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A36DDA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9BA2F45" w14:textId="77777777" w:rsidR="00DA6CEC" w:rsidRPr="0024087D" w:rsidRDefault="003A2B9D" w:rsidP="003A2B9D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4889">
              <w:rPr>
                <w:rFonts w:cs="B Nazanin" w:hint="cs"/>
                <w:color w:val="FF0000"/>
                <w:rtl/>
              </w:rPr>
              <w:t>گوش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دادن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به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="00060C5A" w:rsidRPr="00844889">
              <w:rPr>
                <w:rFonts w:cs="B Nazanin" w:hint="cs"/>
                <w:color w:val="FF0000"/>
                <w:rtl/>
              </w:rPr>
              <w:t>او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و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اجازه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برون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ریزی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احساسات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و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افکارش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</w:p>
        </w:tc>
      </w:tr>
      <w:tr w:rsidR="0024087D" w:rsidRPr="0024087D" w14:paraId="420F98FA" w14:textId="77777777" w:rsidTr="00D87F2E">
        <w:trPr>
          <w:cantSplit/>
        </w:trPr>
        <w:tc>
          <w:tcPr>
            <w:tcW w:w="830" w:type="dxa"/>
          </w:tcPr>
          <w:p w14:paraId="4C281241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513084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BEF6D2" w14:textId="77777777" w:rsidR="00DA6CEC" w:rsidRPr="0024087D" w:rsidRDefault="003A2B9D" w:rsidP="00D73B0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صورت تمایل  به متخصصین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حوزه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سلامت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روان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مراجعه کند</w:t>
            </w:r>
          </w:p>
        </w:tc>
      </w:tr>
      <w:tr w:rsidR="0024087D" w:rsidRPr="0024087D" w14:paraId="0B7C6BA0" w14:textId="77777777" w:rsidTr="00D87F2E">
        <w:trPr>
          <w:cantSplit/>
        </w:trPr>
        <w:tc>
          <w:tcPr>
            <w:tcW w:w="830" w:type="dxa"/>
          </w:tcPr>
          <w:p w14:paraId="6B6C7B9F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CF6392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E2BA598" w14:textId="77777777" w:rsidR="00DA6CEC" w:rsidRPr="0024087D" w:rsidRDefault="003A2B9D" w:rsidP="00D73B0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دادن اطلاع به خانواده فرد</w:t>
            </w:r>
          </w:p>
        </w:tc>
      </w:tr>
      <w:tr w:rsidR="0024087D" w:rsidRPr="0024087D" w14:paraId="08DC01A7" w14:textId="77777777" w:rsidTr="00D87F2E">
        <w:trPr>
          <w:cantSplit/>
        </w:trPr>
        <w:tc>
          <w:tcPr>
            <w:tcW w:w="830" w:type="dxa"/>
          </w:tcPr>
          <w:p w14:paraId="3F397D77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8F1BBE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2815DF" w14:textId="77777777" w:rsidR="00DA6CEC" w:rsidRPr="0024087D" w:rsidRDefault="003A2B9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24087D" w:rsidRPr="0024087D" w14:paraId="40514416" w14:textId="77777777" w:rsidTr="00A12D2B">
        <w:trPr>
          <w:cantSplit/>
        </w:trPr>
        <w:tc>
          <w:tcPr>
            <w:tcW w:w="830" w:type="dxa"/>
          </w:tcPr>
          <w:p w14:paraId="7B381DE2" w14:textId="77777777" w:rsidR="00A83656" w:rsidRPr="0024087D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DF6C7A" w14:textId="77777777" w:rsidR="00A83656" w:rsidRPr="0024087D" w:rsidRDefault="00C06DC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18"/>
                <w:szCs w:val="18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08ADC993" w14:textId="77777777" w:rsidR="00DA6CEC" w:rsidRPr="0024087D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0E9FE8C3" w14:textId="77777777" w:rsidTr="00D73B08">
        <w:trPr>
          <w:cantSplit/>
        </w:trPr>
        <w:tc>
          <w:tcPr>
            <w:tcW w:w="794" w:type="dxa"/>
          </w:tcPr>
          <w:p w14:paraId="0E1ACE1E" w14:textId="77777777" w:rsidR="00DA6CEC" w:rsidRPr="0024087D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6213D7" w14:textId="65074FBB" w:rsidR="00DA6CEC" w:rsidRPr="0024087D" w:rsidRDefault="00384EF9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58DC7C87" w14:textId="77777777" w:rsidTr="00D73B08">
        <w:trPr>
          <w:cantSplit/>
        </w:trPr>
        <w:tc>
          <w:tcPr>
            <w:tcW w:w="794" w:type="dxa"/>
          </w:tcPr>
          <w:p w14:paraId="27B14986" w14:textId="77777777" w:rsidR="00DA6CEC" w:rsidRPr="0024087D" w:rsidRDefault="002A14CB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575E547F" w14:textId="77777777" w:rsidR="00DA6CEC" w:rsidRPr="0024087D" w:rsidRDefault="006B2E88" w:rsidP="006B2E88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علت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وجود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آمدن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اضطراب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اجتماعی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چیست؟</w:t>
            </w:r>
          </w:p>
        </w:tc>
      </w:tr>
      <w:tr w:rsidR="0024087D" w:rsidRPr="0024087D" w14:paraId="50A85FF1" w14:textId="77777777" w:rsidTr="00D73B08">
        <w:trPr>
          <w:cantSplit/>
        </w:trPr>
        <w:tc>
          <w:tcPr>
            <w:tcW w:w="794" w:type="dxa"/>
          </w:tcPr>
          <w:p w14:paraId="1DA23291" w14:textId="77777777" w:rsidR="00D73B08" w:rsidRPr="0024087D" w:rsidRDefault="00D73B08" w:rsidP="00D73B0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7AB140" w14:textId="77777777" w:rsidR="00D73B08" w:rsidRPr="0024087D" w:rsidRDefault="00D73B08" w:rsidP="00D73B0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7EED683" w14:textId="77777777" w:rsidR="00D73B08" w:rsidRPr="0024087D" w:rsidRDefault="006B2E88" w:rsidP="00D73B0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4889">
              <w:rPr>
                <w:rFonts w:cs="B Nazanin" w:hint="cs"/>
                <w:color w:val="FF0000"/>
                <w:rtl/>
              </w:rPr>
              <w:t>این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مشکل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معمولاً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به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اعتماد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به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نفس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پایین</w:t>
            </w:r>
          </w:p>
        </w:tc>
      </w:tr>
      <w:tr w:rsidR="0024087D" w:rsidRPr="0024087D" w14:paraId="2C76DF2B" w14:textId="77777777" w:rsidTr="00D73B08">
        <w:trPr>
          <w:cantSplit/>
        </w:trPr>
        <w:tc>
          <w:tcPr>
            <w:tcW w:w="794" w:type="dxa"/>
          </w:tcPr>
          <w:p w14:paraId="66758028" w14:textId="77777777" w:rsidR="00D73B08" w:rsidRPr="0024087D" w:rsidRDefault="00D73B08" w:rsidP="00D73B0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C2760B" w14:textId="77777777" w:rsidR="00D73B08" w:rsidRPr="0024087D" w:rsidRDefault="00D73B08" w:rsidP="00D73B0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3752F8" w14:textId="77777777" w:rsidR="00D73B08" w:rsidRPr="0024087D" w:rsidRDefault="006B2E88" w:rsidP="00D73B0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سن پایین</w:t>
            </w:r>
          </w:p>
        </w:tc>
      </w:tr>
      <w:tr w:rsidR="0024087D" w:rsidRPr="0024087D" w14:paraId="4F5B66E4" w14:textId="77777777" w:rsidTr="00D73B08">
        <w:trPr>
          <w:cantSplit/>
        </w:trPr>
        <w:tc>
          <w:tcPr>
            <w:tcW w:w="794" w:type="dxa"/>
          </w:tcPr>
          <w:p w14:paraId="675C3DD3" w14:textId="77777777" w:rsidR="00D73B08" w:rsidRPr="0024087D" w:rsidRDefault="00D73B08" w:rsidP="00D73B0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BCB340" w14:textId="77777777" w:rsidR="00D73B08" w:rsidRPr="0024087D" w:rsidRDefault="00D73B08" w:rsidP="00D73B0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3571CB" w14:textId="77777777" w:rsidR="00D73B08" w:rsidRPr="0024087D" w:rsidRDefault="006B2E88" w:rsidP="00D73B0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طبقات اجتماعی پایین</w:t>
            </w:r>
          </w:p>
        </w:tc>
      </w:tr>
      <w:tr w:rsidR="0024087D" w:rsidRPr="0024087D" w14:paraId="5A211D9F" w14:textId="77777777" w:rsidTr="00D73B08">
        <w:trPr>
          <w:cantSplit/>
        </w:trPr>
        <w:tc>
          <w:tcPr>
            <w:tcW w:w="794" w:type="dxa"/>
          </w:tcPr>
          <w:p w14:paraId="0087131F" w14:textId="77777777" w:rsidR="00D73B08" w:rsidRPr="0024087D" w:rsidRDefault="00D73B08" w:rsidP="00D73B0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F53B04" w14:textId="77777777" w:rsidR="00D73B08" w:rsidRPr="0024087D" w:rsidRDefault="00D73B08" w:rsidP="00D73B0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2E5EF7B" w14:textId="77777777" w:rsidR="00D73B08" w:rsidRPr="0024087D" w:rsidRDefault="006B2E88" w:rsidP="00D73B0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83656" w:rsidRPr="0024087D" w14:paraId="4A1E3AE5" w14:textId="77777777" w:rsidTr="00D73B08">
        <w:trPr>
          <w:cantSplit/>
        </w:trPr>
        <w:tc>
          <w:tcPr>
            <w:tcW w:w="794" w:type="dxa"/>
          </w:tcPr>
          <w:p w14:paraId="437A31BB" w14:textId="77777777" w:rsidR="00A83656" w:rsidRPr="0024087D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D2AC06" w14:textId="77777777" w:rsidR="00A83656" w:rsidRPr="0024087D" w:rsidRDefault="00C06DC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04C63F6F" w14:textId="77777777" w:rsidR="00DA6CEC" w:rsidRPr="0024087D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64DCB33E" w14:textId="77777777" w:rsidTr="00D87F2E">
        <w:trPr>
          <w:cantSplit/>
        </w:trPr>
        <w:tc>
          <w:tcPr>
            <w:tcW w:w="794" w:type="dxa"/>
          </w:tcPr>
          <w:p w14:paraId="447C2971" w14:textId="77777777" w:rsidR="00DA6CEC" w:rsidRPr="0024087D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4E9CA7" w14:textId="648AAF05" w:rsidR="00DA6CEC" w:rsidRPr="0024087D" w:rsidRDefault="00384EF9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2C8582F9" w14:textId="77777777" w:rsidTr="00D87F2E">
        <w:trPr>
          <w:cantSplit/>
        </w:trPr>
        <w:tc>
          <w:tcPr>
            <w:tcW w:w="794" w:type="dxa"/>
          </w:tcPr>
          <w:p w14:paraId="01D5460B" w14:textId="77777777" w:rsidR="00DA6CEC" w:rsidRPr="0024087D" w:rsidRDefault="002A14CB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14:paraId="6DECB26A" w14:textId="77777777" w:rsidR="00DA6CEC" w:rsidRPr="0024087D" w:rsidRDefault="00765A80" w:rsidP="00765A80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چگونه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بر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خوابى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غلبه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کنیم؟</w:t>
            </w:r>
          </w:p>
        </w:tc>
      </w:tr>
      <w:tr w:rsidR="0024087D" w:rsidRPr="0024087D" w14:paraId="4D9039A3" w14:textId="77777777" w:rsidTr="00D87F2E">
        <w:trPr>
          <w:cantSplit/>
        </w:trPr>
        <w:tc>
          <w:tcPr>
            <w:tcW w:w="794" w:type="dxa"/>
          </w:tcPr>
          <w:p w14:paraId="18FE5B9B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0D1848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E696D3B" w14:textId="77777777" w:rsidR="00DA6CEC" w:rsidRPr="0024087D" w:rsidRDefault="00765A80" w:rsidP="00765A80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نظم دادن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خواب- پرهیز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از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چرت زدن</w:t>
            </w:r>
          </w:p>
        </w:tc>
      </w:tr>
      <w:tr w:rsidR="0024087D" w:rsidRPr="0024087D" w14:paraId="3D4857EE" w14:textId="77777777" w:rsidTr="00D87F2E">
        <w:trPr>
          <w:cantSplit/>
        </w:trPr>
        <w:tc>
          <w:tcPr>
            <w:tcW w:w="794" w:type="dxa"/>
          </w:tcPr>
          <w:p w14:paraId="31000DD0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1EB81B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789D1F4" w14:textId="77777777" w:rsidR="00DA6CEC" w:rsidRPr="0024087D" w:rsidRDefault="00765A8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پرهیز از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برانگیختگى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اضطراب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طى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ساعت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قبل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از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وقت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خواب</w:t>
            </w:r>
          </w:p>
        </w:tc>
      </w:tr>
      <w:tr w:rsidR="0024087D" w:rsidRPr="0024087D" w14:paraId="203B4355" w14:textId="77777777" w:rsidTr="00D87F2E">
        <w:trPr>
          <w:cantSplit/>
        </w:trPr>
        <w:tc>
          <w:tcPr>
            <w:tcW w:w="794" w:type="dxa"/>
          </w:tcPr>
          <w:p w14:paraId="1B621A95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A286CB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F19EA37" w14:textId="77777777" w:rsidR="00DA6CEC" w:rsidRPr="0024087D" w:rsidRDefault="00765A8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عدم تخلیه احساسات</w:t>
            </w:r>
          </w:p>
        </w:tc>
      </w:tr>
      <w:tr w:rsidR="0024087D" w:rsidRPr="0024087D" w14:paraId="669643C4" w14:textId="77777777" w:rsidTr="00D87F2E">
        <w:trPr>
          <w:cantSplit/>
        </w:trPr>
        <w:tc>
          <w:tcPr>
            <w:tcW w:w="794" w:type="dxa"/>
          </w:tcPr>
          <w:p w14:paraId="1C92D764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5DE40E" w14:textId="77777777" w:rsidR="00DA6CEC" w:rsidRPr="00844889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448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02C6ED" w14:textId="77777777" w:rsidR="00DA6CEC" w:rsidRPr="00844889" w:rsidRDefault="00765A80" w:rsidP="00D87F2E">
            <w:pPr>
              <w:pStyle w:val="a2"/>
              <w:keepNext/>
              <w:keepLines/>
              <w:rPr>
                <w:color w:val="FF0000"/>
                <w:rtl/>
              </w:rPr>
            </w:pPr>
            <w:r w:rsidRPr="00844889">
              <w:rPr>
                <w:rFonts w:cs="B Nazanin" w:hint="cs"/>
                <w:color w:val="FF0000"/>
                <w:rtl/>
              </w:rPr>
              <w:t>الف و ب</w:t>
            </w:r>
          </w:p>
        </w:tc>
      </w:tr>
      <w:tr w:rsidR="00A83656" w:rsidRPr="0024087D" w14:paraId="31C21130" w14:textId="77777777" w:rsidTr="00A12D2B">
        <w:trPr>
          <w:cantSplit/>
        </w:trPr>
        <w:tc>
          <w:tcPr>
            <w:tcW w:w="794" w:type="dxa"/>
          </w:tcPr>
          <w:p w14:paraId="2DB2B5F5" w14:textId="77777777" w:rsidR="00A83656" w:rsidRPr="0024087D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BFB463B" w14:textId="77777777" w:rsidR="00A83656" w:rsidRPr="0024087D" w:rsidRDefault="00C06DC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7D1A2A69" w14:textId="77777777" w:rsidR="00DA6CEC" w:rsidRPr="0024087D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1809B76C" w14:textId="77777777" w:rsidTr="00D87F2E">
        <w:trPr>
          <w:cantSplit/>
        </w:trPr>
        <w:tc>
          <w:tcPr>
            <w:tcW w:w="794" w:type="dxa"/>
          </w:tcPr>
          <w:p w14:paraId="6FDA0563" w14:textId="77777777" w:rsidR="00DA6CEC" w:rsidRPr="0024087D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0DA1ED" w14:textId="376936D9" w:rsidR="00DA6CEC" w:rsidRPr="0024087D" w:rsidRDefault="00384EF9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19ED822E" w14:textId="77777777" w:rsidTr="00D87F2E">
        <w:trPr>
          <w:cantSplit/>
        </w:trPr>
        <w:tc>
          <w:tcPr>
            <w:tcW w:w="794" w:type="dxa"/>
          </w:tcPr>
          <w:p w14:paraId="47CE7829" w14:textId="77777777" w:rsidR="00DA6CEC" w:rsidRPr="0024087D" w:rsidRDefault="002A14CB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14:paraId="56E49323" w14:textId="77777777" w:rsidR="00DA6CEC" w:rsidRPr="0024087D" w:rsidRDefault="00765A80" w:rsidP="00765A80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دختری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نوجوان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16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ساله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است،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فرزند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آخر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از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سه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فرزند،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دانش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آموز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دوم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دبیرستان،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از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حدود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یک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ماه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پیش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تعداد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غیبت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هایش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در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مدرسه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زیاد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شده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است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مدیر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مدرسه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پدرش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تماس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گرفته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است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.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فرزانه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از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شروع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سال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دوم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دبیرستان،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بسیار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گوشه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گیر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شده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است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.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مادرش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ارتباط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خوبی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دارد،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اما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پدرش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رابطه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خوبی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ندارد به نظر شما این فرد به کدام اختلال مشکوک می باشد </w:t>
            </w:r>
          </w:p>
        </w:tc>
      </w:tr>
      <w:tr w:rsidR="0024087D" w:rsidRPr="0024087D" w14:paraId="4A49058B" w14:textId="77777777" w:rsidTr="00D87F2E">
        <w:trPr>
          <w:cantSplit/>
        </w:trPr>
        <w:tc>
          <w:tcPr>
            <w:tcW w:w="794" w:type="dxa"/>
          </w:tcPr>
          <w:p w14:paraId="47A7D7BB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0C038B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0F0A079" w14:textId="77777777" w:rsidR="00DA6CEC" w:rsidRPr="0024087D" w:rsidRDefault="00765A8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حالات خلقی طبیعی در دوره نوجوانی</w:t>
            </w:r>
          </w:p>
        </w:tc>
      </w:tr>
      <w:tr w:rsidR="0024087D" w:rsidRPr="0024087D" w14:paraId="7F1937B9" w14:textId="77777777" w:rsidTr="00D87F2E">
        <w:trPr>
          <w:cantSplit/>
        </w:trPr>
        <w:tc>
          <w:tcPr>
            <w:tcW w:w="794" w:type="dxa"/>
          </w:tcPr>
          <w:p w14:paraId="6E667930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442284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CED1A5E" w14:textId="77777777" w:rsidR="00DA6CEC" w:rsidRPr="0024087D" w:rsidRDefault="00765A8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فقدان مهارتهای زندگی</w:t>
            </w:r>
          </w:p>
        </w:tc>
      </w:tr>
      <w:tr w:rsidR="0024087D" w:rsidRPr="0024087D" w14:paraId="52CC7111" w14:textId="77777777" w:rsidTr="00D87F2E">
        <w:trPr>
          <w:cantSplit/>
        </w:trPr>
        <w:tc>
          <w:tcPr>
            <w:tcW w:w="794" w:type="dxa"/>
          </w:tcPr>
          <w:p w14:paraId="057BC187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BBFB55" w14:textId="77777777" w:rsidR="00DA6CEC" w:rsidRPr="00844889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448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1A5DAED" w14:textId="77777777" w:rsidR="00DA6CEC" w:rsidRPr="00844889" w:rsidRDefault="00765A80" w:rsidP="00A24E96">
            <w:pPr>
              <w:pStyle w:val="a2"/>
              <w:keepNext/>
              <w:keepLines/>
              <w:rPr>
                <w:color w:val="FF0000"/>
                <w:rtl/>
              </w:rPr>
            </w:pPr>
            <w:r w:rsidRPr="00844889">
              <w:rPr>
                <w:rFonts w:cs="B Nazanin" w:hint="cs"/>
                <w:color w:val="FF0000"/>
                <w:rtl/>
              </w:rPr>
              <w:t>افسردگی</w:t>
            </w:r>
          </w:p>
        </w:tc>
      </w:tr>
      <w:tr w:rsidR="0024087D" w:rsidRPr="0024087D" w14:paraId="3A7A0EF5" w14:textId="77777777" w:rsidTr="00D87F2E">
        <w:trPr>
          <w:cantSplit/>
        </w:trPr>
        <w:tc>
          <w:tcPr>
            <w:tcW w:w="794" w:type="dxa"/>
          </w:tcPr>
          <w:p w14:paraId="081A7126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7360D2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5643F6" w14:textId="77777777" w:rsidR="00DA6CEC" w:rsidRPr="0024087D" w:rsidRDefault="00A24E9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هرسه مورد </w:t>
            </w:r>
          </w:p>
        </w:tc>
      </w:tr>
      <w:tr w:rsidR="00A83656" w:rsidRPr="0024087D" w14:paraId="28530CBD" w14:textId="77777777" w:rsidTr="00A12D2B">
        <w:trPr>
          <w:cantSplit/>
        </w:trPr>
        <w:tc>
          <w:tcPr>
            <w:tcW w:w="794" w:type="dxa"/>
          </w:tcPr>
          <w:p w14:paraId="779C97A1" w14:textId="77777777" w:rsidR="00A83656" w:rsidRPr="0024087D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D71F865" w14:textId="77777777" w:rsidR="00A83656" w:rsidRPr="0024087D" w:rsidRDefault="00C06DC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151C8488" w14:textId="77777777" w:rsidR="00DA6CEC" w:rsidRPr="0024087D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5D134B5B" w14:textId="77777777" w:rsidTr="00A24E96">
        <w:trPr>
          <w:cantSplit/>
        </w:trPr>
        <w:tc>
          <w:tcPr>
            <w:tcW w:w="794" w:type="dxa"/>
          </w:tcPr>
          <w:p w14:paraId="02150F08" w14:textId="77777777" w:rsidR="00DA6CEC" w:rsidRPr="0024087D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CEE4D2A" w14:textId="5A69E91D" w:rsidR="00DA6CEC" w:rsidRPr="0024087D" w:rsidRDefault="00384EF9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182990FF" w14:textId="77777777" w:rsidTr="00A24E96">
        <w:trPr>
          <w:cantSplit/>
        </w:trPr>
        <w:tc>
          <w:tcPr>
            <w:tcW w:w="794" w:type="dxa"/>
          </w:tcPr>
          <w:p w14:paraId="483EBFA5" w14:textId="77777777" w:rsidR="00DA6CEC" w:rsidRPr="0024087D" w:rsidRDefault="002A14CB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14:paraId="2A4AF1C3" w14:textId="77777777" w:rsidR="00DA6CEC" w:rsidRPr="0024087D" w:rsidRDefault="00EA235F" w:rsidP="00EA235F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کدام گزینه در مورد اصول بهداشت خواب  صحیح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u w:val="single"/>
                <w:rtl/>
                <w:lang w:bidi="fa-IR"/>
              </w:rPr>
              <w:t xml:space="preserve"> نیست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</w:t>
            </w:r>
            <w:r w:rsidRPr="0024087D">
              <w:rPr>
                <w:rFonts w:cs="B Titr" w:hint="cs"/>
                <w:rtl/>
              </w:rPr>
              <w:t xml:space="preserve"> </w:t>
            </w:r>
          </w:p>
        </w:tc>
      </w:tr>
      <w:tr w:rsidR="0024087D" w:rsidRPr="0024087D" w14:paraId="1521576E" w14:textId="77777777" w:rsidTr="00A24E96">
        <w:trPr>
          <w:cantSplit/>
        </w:trPr>
        <w:tc>
          <w:tcPr>
            <w:tcW w:w="794" w:type="dxa"/>
          </w:tcPr>
          <w:p w14:paraId="0DAC413C" w14:textId="77777777" w:rsidR="00A24E96" w:rsidRPr="0024087D" w:rsidRDefault="00A24E96" w:rsidP="00A24E9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4F4FEC" w14:textId="77777777" w:rsidR="00A24E96" w:rsidRPr="0024087D" w:rsidRDefault="00A24E96" w:rsidP="00A24E9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1B9E242" w14:textId="77777777" w:rsidR="00EA235F" w:rsidRPr="0024087D" w:rsidRDefault="00EA235F" w:rsidP="00EA235F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از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اولین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گامها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غلبه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مشکلات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خواب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یافتن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عوامل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موثراحتمالی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سعی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پیدا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کردن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حل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است</w:t>
            </w:r>
          </w:p>
          <w:p w14:paraId="2329C96E" w14:textId="77777777" w:rsidR="00A24E96" w:rsidRPr="0024087D" w:rsidRDefault="00A24E96" w:rsidP="00A24E96">
            <w:pPr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4087D" w:rsidRPr="0024087D" w14:paraId="19F20F75" w14:textId="77777777" w:rsidTr="00A24E96">
        <w:trPr>
          <w:cantSplit/>
        </w:trPr>
        <w:tc>
          <w:tcPr>
            <w:tcW w:w="794" w:type="dxa"/>
          </w:tcPr>
          <w:p w14:paraId="3B23E1F7" w14:textId="77777777" w:rsidR="00A24E96" w:rsidRPr="0024087D" w:rsidRDefault="00A24E96" w:rsidP="00A24E9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A093C0" w14:textId="77777777" w:rsidR="00A24E96" w:rsidRPr="0024087D" w:rsidRDefault="00A24E96" w:rsidP="00A24E9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51107B" w14:textId="77777777" w:rsidR="00A24E96" w:rsidRPr="0024087D" w:rsidRDefault="00EA235F" w:rsidP="00A24E96">
            <w:pPr>
              <w:rPr>
                <w:rStyle w:val="StyleComplexNazanin"/>
                <w:rFonts w:asciiTheme="majorBidi" w:hAnsiTheme="majorBidi" w:cs="B Nazanin"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هر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شب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وقت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معینی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تختخواب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برود و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هر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روزحتی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تعطیلات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وقت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معینی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از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خواب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بیدار شود</w:t>
            </w:r>
          </w:p>
        </w:tc>
      </w:tr>
      <w:tr w:rsidR="0024087D" w:rsidRPr="0024087D" w14:paraId="78927272" w14:textId="77777777" w:rsidTr="00A24E96">
        <w:trPr>
          <w:cantSplit/>
        </w:trPr>
        <w:tc>
          <w:tcPr>
            <w:tcW w:w="794" w:type="dxa"/>
          </w:tcPr>
          <w:p w14:paraId="7647CDFF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B6AF51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A707DAE" w14:textId="77777777" w:rsidR="00DA6CEC" w:rsidRPr="0024087D" w:rsidRDefault="00EA235F" w:rsidP="00EA235F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4889">
              <w:rPr>
                <w:rFonts w:cs="B Nazanin" w:hint="cs"/>
                <w:color w:val="FF0000"/>
                <w:rtl/>
              </w:rPr>
              <w:t>پیش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از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خواب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تلویزیون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تماشا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کند و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به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نمایشگر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رایانه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نیز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خیره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نشو</w:t>
            </w:r>
            <w:r w:rsidR="00060C5A" w:rsidRPr="00844889">
              <w:rPr>
                <w:rFonts w:cs="B Nazanin" w:hint="cs"/>
                <w:color w:val="FF0000"/>
                <w:rtl/>
              </w:rPr>
              <w:t>د</w:t>
            </w:r>
            <w:r w:rsidRPr="00844889">
              <w:rPr>
                <w:rFonts w:cs="B Nazanin"/>
                <w:color w:val="FF0000"/>
                <w:rtl/>
              </w:rPr>
              <w:t xml:space="preserve">. </w:t>
            </w:r>
            <w:r w:rsidRPr="00844889">
              <w:rPr>
                <w:rFonts w:cs="B Nazanin" w:hint="cs"/>
                <w:color w:val="FF0000"/>
                <w:rtl/>
              </w:rPr>
              <w:t>مطالعه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کتاب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و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روزنامه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توصیه</w:t>
            </w:r>
            <w:r w:rsidRPr="00844889">
              <w:rPr>
                <w:rFonts w:cs="B Nazanin"/>
                <w:color w:val="FF0000"/>
                <w:rtl/>
              </w:rPr>
              <w:t xml:space="preserve"> </w:t>
            </w:r>
            <w:r w:rsidRPr="00844889">
              <w:rPr>
                <w:rFonts w:cs="B Nazanin" w:hint="cs"/>
                <w:color w:val="FF0000"/>
                <w:rtl/>
              </w:rPr>
              <w:t>نمیشود</w:t>
            </w:r>
            <w:r w:rsidRPr="0024087D">
              <w:rPr>
                <w:rFonts w:cs="B Nazanin"/>
                <w:rtl/>
              </w:rPr>
              <w:t>.</w:t>
            </w:r>
          </w:p>
        </w:tc>
      </w:tr>
      <w:tr w:rsidR="0024087D" w:rsidRPr="0024087D" w14:paraId="2EF10D0D" w14:textId="77777777" w:rsidTr="00A24E96">
        <w:trPr>
          <w:cantSplit/>
        </w:trPr>
        <w:tc>
          <w:tcPr>
            <w:tcW w:w="794" w:type="dxa"/>
          </w:tcPr>
          <w:p w14:paraId="253D7162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337AB8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EF7AE92" w14:textId="77777777" w:rsidR="00DA6CEC" w:rsidRPr="0024087D" w:rsidRDefault="00EA235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الف وب صحیح است </w:t>
            </w:r>
          </w:p>
        </w:tc>
      </w:tr>
      <w:tr w:rsidR="00A83656" w:rsidRPr="0024087D" w14:paraId="58E0EE46" w14:textId="77777777" w:rsidTr="00A24E96">
        <w:trPr>
          <w:cantSplit/>
        </w:trPr>
        <w:tc>
          <w:tcPr>
            <w:tcW w:w="794" w:type="dxa"/>
          </w:tcPr>
          <w:p w14:paraId="708E88DB" w14:textId="77777777" w:rsidR="00A83656" w:rsidRPr="0024087D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725314C" w14:textId="77777777" w:rsidR="00A83656" w:rsidRPr="0024087D" w:rsidRDefault="00C06DC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4821E013" w14:textId="77777777" w:rsidR="00DA6CEC" w:rsidRPr="0024087D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4EE5C8D7" w14:textId="77777777" w:rsidTr="00D87F2E">
        <w:trPr>
          <w:cantSplit/>
        </w:trPr>
        <w:tc>
          <w:tcPr>
            <w:tcW w:w="794" w:type="dxa"/>
          </w:tcPr>
          <w:p w14:paraId="569E2147" w14:textId="77777777" w:rsidR="00DA6CEC" w:rsidRPr="0024087D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B6F7B9C" w14:textId="2C20E5E9" w:rsidR="00DA6CEC" w:rsidRPr="0024087D" w:rsidRDefault="00384EF9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7C198AC0" w14:textId="77777777" w:rsidTr="00D87F2E">
        <w:trPr>
          <w:cantSplit/>
        </w:trPr>
        <w:tc>
          <w:tcPr>
            <w:tcW w:w="794" w:type="dxa"/>
          </w:tcPr>
          <w:p w14:paraId="6056D0A5" w14:textId="77777777" w:rsidR="00DA6CEC" w:rsidRPr="0024087D" w:rsidRDefault="005110C8" w:rsidP="002A14C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="002A14CB"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7D8F4366" w14:textId="77777777" w:rsidR="00DA6CEC" w:rsidRPr="0024087D" w:rsidRDefault="00CA7D89" w:rsidP="00CA7D89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در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صورتی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افسرده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هستم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از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کجا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میتوانم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کمك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بگیرم؟</w:t>
            </w:r>
          </w:p>
        </w:tc>
      </w:tr>
      <w:tr w:rsidR="0024087D" w:rsidRPr="0024087D" w14:paraId="19F28985" w14:textId="77777777" w:rsidTr="00D87F2E">
        <w:trPr>
          <w:cantSplit/>
        </w:trPr>
        <w:tc>
          <w:tcPr>
            <w:tcW w:w="794" w:type="dxa"/>
          </w:tcPr>
          <w:p w14:paraId="7AECDAC3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916425" w14:textId="77777777" w:rsidR="00DA6CEC" w:rsidRPr="00844889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448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3BBE2A4" w14:textId="77777777" w:rsidR="00DA6CEC" w:rsidRPr="00844889" w:rsidRDefault="00CA7D8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44889">
              <w:rPr>
                <w:rFonts w:cs="Arial" w:hint="cs"/>
                <w:color w:val="FF0000"/>
                <w:rtl/>
              </w:rPr>
              <w:t>پزشک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عمومی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محل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سکونتتان/روانشناس مرکز</w:t>
            </w:r>
          </w:p>
        </w:tc>
      </w:tr>
      <w:tr w:rsidR="0024087D" w:rsidRPr="0024087D" w14:paraId="48487863" w14:textId="77777777" w:rsidTr="00D87F2E">
        <w:trPr>
          <w:cantSplit/>
        </w:trPr>
        <w:tc>
          <w:tcPr>
            <w:tcW w:w="794" w:type="dxa"/>
          </w:tcPr>
          <w:p w14:paraId="089261ED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C373D2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F3F3E5E" w14:textId="77777777" w:rsidR="00DA6CEC" w:rsidRPr="0024087D" w:rsidRDefault="00CA7D89" w:rsidP="007A081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نیازی به مراجعه به پزشک نیست</w:t>
            </w:r>
          </w:p>
        </w:tc>
      </w:tr>
      <w:tr w:rsidR="0024087D" w:rsidRPr="0024087D" w14:paraId="1530590F" w14:textId="77777777" w:rsidTr="00D87F2E">
        <w:trPr>
          <w:cantSplit/>
        </w:trPr>
        <w:tc>
          <w:tcPr>
            <w:tcW w:w="794" w:type="dxa"/>
          </w:tcPr>
          <w:p w14:paraId="1F3F3872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653605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D63807" w14:textId="77777777" w:rsidR="00DA6CEC" w:rsidRPr="0024087D" w:rsidRDefault="00CA7D8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مصرف داروهای ضد افسردگی</w:t>
            </w:r>
          </w:p>
        </w:tc>
      </w:tr>
      <w:tr w:rsidR="0024087D" w:rsidRPr="0024087D" w14:paraId="3ABF09F0" w14:textId="77777777" w:rsidTr="00D87F2E">
        <w:trPr>
          <w:cantSplit/>
        </w:trPr>
        <w:tc>
          <w:tcPr>
            <w:tcW w:w="794" w:type="dxa"/>
          </w:tcPr>
          <w:p w14:paraId="7AD5593B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CD22E5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C08BC7" w14:textId="77777777" w:rsidR="00DA6CEC" w:rsidRPr="0024087D" w:rsidRDefault="00CA7D8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مطالعه منابع آموزشی برای درمان افسردگی</w:t>
            </w:r>
          </w:p>
        </w:tc>
      </w:tr>
      <w:tr w:rsidR="00A83656" w:rsidRPr="0024087D" w14:paraId="4592D970" w14:textId="77777777" w:rsidTr="00A12D2B">
        <w:trPr>
          <w:cantSplit/>
        </w:trPr>
        <w:tc>
          <w:tcPr>
            <w:tcW w:w="794" w:type="dxa"/>
          </w:tcPr>
          <w:p w14:paraId="4DED2250" w14:textId="77777777" w:rsidR="00A83656" w:rsidRPr="0024087D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4A4702" w14:textId="77777777" w:rsidR="00A83656" w:rsidRPr="0024087D" w:rsidRDefault="00C06DC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2DAC82FE" w14:textId="77777777" w:rsidR="00DA6CEC" w:rsidRPr="0024087D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48CDF843" w14:textId="77777777" w:rsidTr="00D87F2E">
        <w:trPr>
          <w:cantSplit/>
        </w:trPr>
        <w:tc>
          <w:tcPr>
            <w:tcW w:w="794" w:type="dxa"/>
          </w:tcPr>
          <w:p w14:paraId="4E2A13ED" w14:textId="77777777" w:rsidR="00DA6CEC" w:rsidRPr="0024087D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F4B5A24" w14:textId="0520F676" w:rsidR="00DA6CEC" w:rsidRPr="0024087D" w:rsidRDefault="00384EF9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7F523C0F" w14:textId="77777777" w:rsidTr="00D87F2E">
        <w:trPr>
          <w:cantSplit/>
        </w:trPr>
        <w:tc>
          <w:tcPr>
            <w:tcW w:w="794" w:type="dxa"/>
          </w:tcPr>
          <w:p w14:paraId="20B9EC5F" w14:textId="77777777" w:rsidR="00DA6CEC" w:rsidRPr="0024087D" w:rsidRDefault="005110C8" w:rsidP="002A14C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="002A14CB"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17ADBDAC" w14:textId="77777777" w:rsidR="00DA6CEC" w:rsidRPr="0024087D" w:rsidRDefault="00CA7D89" w:rsidP="00C97B1B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کدام گزینه در مورد به چالش کشاندن 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افکار منف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ی صحیح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u w:val="single"/>
                <w:rtl/>
                <w:lang w:bidi="fa-IR"/>
              </w:rPr>
              <w:t>نمی باشد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</w:t>
            </w:r>
            <w:r w:rsidR="00C97B1B"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؟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</w:t>
            </w:r>
          </w:p>
        </w:tc>
      </w:tr>
      <w:tr w:rsidR="0024087D" w:rsidRPr="0024087D" w14:paraId="22F4120A" w14:textId="77777777" w:rsidTr="00D87F2E">
        <w:trPr>
          <w:cantSplit/>
        </w:trPr>
        <w:tc>
          <w:tcPr>
            <w:tcW w:w="794" w:type="dxa"/>
          </w:tcPr>
          <w:p w14:paraId="10D6FDB8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D02F79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B9EE34" w14:textId="77777777" w:rsidR="00DA6CEC" w:rsidRPr="0024087D" w:rsidRDefault="00CA7D89" w:rsidP="00C97B1B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eastAsia"/>
                <w:rtl/>
              </w:rPr>
              <w:t>سع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کن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د</w:t>
            </w:r>
            <w:r w:rsidRPr="0024087D">
              <w:rPr>
                <w:rFonts w:cs="Arial" w:hint="cs"/>
                <w:rtl/>
              </w:rPr>
              <w:t>:</w:t>
            </w:r>
            <w:r w:rsidRPr="0024087D">
              <w:rPr>
                <w:rFonts w:cs="Arial"/>
                <w:rtl/>
              </w:rPr>
              <w:t xml:space="preserve"> تشخ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ص</w:t>
            </w:r>
            <w:r w:rsidRPr="0024087D">
              <w:rPr>
                <w:rFonts w:cs="Arial"/>
                <w:rtl/>
              </w:rPr>
              <w:t xml:space="preserve"> ده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د</w:t>
            </w:r>
            <w:r w:rsidRPr="0024087D">
              <w:rPr>
                <w:rFonts w:cs="Arial"/>
                <w:rtl/>
              </w:rPr>
              <w:t xml:space="preserve"> که چه زمان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روح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ه</w:t>
            </w:r>
            <w:r w:rsidRPr="0024087D">
              <w:rPr>
                <w:rFonts w:cs="Arial"/>
                <w:rtl/>
              </w:rPr>
              <w:t xml:space="preserve"> شما تضع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ف</w:t>
            </w:r>
            <w:r w:rsidRPr="0024087D">
              <w:rPr>
                <w:rFonts w:cs="Arial"/>
                <w:rtl/>
              </w:rPr>
              <w:t xml:space="preserve"> شده است</w:t>
            </w:r>
          </w:p>
        </w:tc>
      </w:tr>
      <w:tr w:rsidR="0024087D" w:rsidRPr="0024087D" w14:paraId="1C5DC791" w14:textId="77777777" w:rsidTr="00D87F2E">
        <w:trPr>
          <w:cantSplit/>
        </w:trPr>
        <w:tc>
          <w:tcPr>
            <w:tcW w:w="794" w:type="dxa"/>
          </w:tcPr>
          <w:p w14:paraId="0864D89C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D69D62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6081BC" w14:textId="77777777" w:rsidR="00DA6CEC" w:rsidRPr="0024087D" w:rsidRDefault="00CA7D8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/>
                <w:rtl/>
              </w:rPr>
              <w:t>افکار ناخوشا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ند</w:t>
            </w:r>
            <w:r w:rsidRPr="0024087D">
              <w:rPr>
                <w:rFonts w:cs="Arial" w:hint="cs"/>
                <w:rtl/>
              </w:rPr>
              <w:t>تان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 xml:space="preserve">را </w:t>
            </w:r>
            <w:r w:rsidRPr="0024087D">
              <w:rPr>
                <w:rFonts w:cs="Arial"/>
                <w:rtl/>
              </w:rPr>
              <w:t xml:space="preserve">در طول </w:t>
            </w:r>
            <w:r w:rsidRPr="0024087D">
              <w:rPr>
                <w:rFonts w:cs="Arial" w:hint="cs"/>
                <w:rtl/>
              </w:rPr>
              <w:t xml:space="preserve">مدتی که روحیه شما تضعیف شده </w:t>
            </w:r>
            <w:r w:rsidRPr="0024087D">
              <w:rPr>
                <w:rFonts w:cs="Arial"/>
                <w:rtl/>
              </w:rPr>
              <w:t xml:space="preserve"> بنو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س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د</w:t>
            </w:r>
            <w:r w:rsidRPr="0024087D">
              <w:rPr>
                <w:rFonts w:cs="Arial"/>
                <w:rtl/>
              </w:rPr>
              <w:t>.</w:t>
            </w:r>
          </w:p>
        </w:tc>
      </w:tr>
      <w:tr w:rsidR="0024087D" w:rsidRPr="0024087D" w14:paraId="46083B7B" w14:textId="77777777" w:rsidTr="00D87F2E">
        <w:trPr>
          <w:cantSplit/>
        </w:trPr>
        <w:tc>
          <w:tcPr>
            <w:tcW w:w="794" w:type="dxa"/>
          </w:tcPr>
          <w:p w14:paraId="54BDB6FA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218298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9BB8AA" w14:textId="77777777" w:rsidR="00DA6CEC" w:rsidRPr="0024087D" w:rsidRDefault="00C97B1B" w:rsidP="00C97B1B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/>
                <w:rtl/>
              </w:rPr>
              <w:t>با نوشتن استدلالها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ضد افکار</w:t>
            </w:r>
            <w:r w:rsidRPr="0024087D">
              <w:rPr>
                <w:rFonts w:cs="Arial" w:hint="cs"/>
                <w:rtl/>
              </w:rPr>
              <w:t xml:space="preserve"> منفی </w:t>
            </w:r>
            <w:r w:rsidRPr="0024087D">
              <w:rPr>
                <w:rFonts w:cs="Arial"/>
                <w:rtl/>
              </w:rPr>
              <w:t xml:space="preserve"> با آنها مقابله کن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د؛</w:t>
            </w:r>
            <w:r w:rsidRPr="0024087D">
              <w:rPr>
                <w:rFonts w:cs="Arial"/>
                <w:rtl/>
              </w:rPr>
              <w:t xml:space="preserve"> تصور کن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د</w:t>
            </w:r>
            <w:r w:rsidRPr="0024087D">
              <w:rPr>
                <w:rFonts w:cs="Arial"/>
                <w:rtl/>
              </w:rPr>
              <w:t xml:space="preserve"> به دوست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که چن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ن</w:t>
            </w:r>
            <w:r w:rsidRPr="0024087D">
              <w:rPr>
                <w:rFonts w:cs="Arial"/>
                <w:rtl/>
              </w:rPr>
              <w:t xml:space="preserve"> افکار منف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در مورد خود دارد چه م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گو</w:t>
            </w:r>
            <w:r w:rsidRPr="0024087D">
              <w:rPr>
                <w:rFonts w:cs="Arial" w:hint="cs"/>
                <w:rtl/>
              </w:rPr>
              <w:t>یی</w:t>
            </w:r>
            <w:r w:rsidRPr="0024087D">
              <w:rPr>
                <w:rFonts w:cs="Arial" w:hint="eastAsia"/>
                <w:rtl/>
              </w:rPr>
              <w:t>د</w:t>
            </w:r>
            <w:r w:rsidRPr="0024087D">
              <w:rPr>
                <w:rFonts w:cs="Arial"/>
                <w:rtl/>
              </w:rPr>
              <w:t xml:space="preserve">.   </w:t>
            </w:r>
          </w:p>
        </w:tc>
      </w:tr>
      <w:tr w:rsidR="0024087D" w:rsidRPr="0024087D" w14:paraId="2B5CCFD6" w14:textId="77777777" w:rsidTr="00D87F2E">
        <w:trPr>
          <w:cantSplit/>
        </w:trPr>
        <w:tc>
          <w:tcPr>
            <w:tcW w:w="794" w:type="dxa"/>
          </w:tcPr>
          <w:p w14:paraId="44DEC2D6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E56DD3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CB30893" w14:textId="77777777" w:rsidR="00DA6CEC" w:rsidRPr="0024087D" w:rsidRDefault="00C97B1B" w:rsidP="00C97B1B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4889">
              <w:rPr>
                <w:rFonts w:cs="Arial" w:hint="cs"/>
                <w:color w:val="FF0000"/>
                <w:rtl/>
              </w:rPr>
              <w:t xml:space="preserve">تمرکز بر ایرادات و شکست هایی که </w:t>
            </w:r>
            <w:r w:rsidRPr="00844889">
              <w:rPr>
                <w:rFonts w:cs="Arial"/>
                <w:color w:val="FF0000"/>
                <w:rtl/>
              </w:rPr>
              <w:t>در طول هفته داشته</w:t>
            </w:r>
            <w:r w:rsidRPr="00844889">
              <w:rPr>
                <w:rFonts w:cs="Arial" w:hint="cs"/>
                <w:color w:val="FF0000"/>
                <w:rtl/>
              </w:rPr>
              <w:t xml:space="preserve"> </w:t>
            </w:r>
            <w:r w:rsidRPr="00844889">
              <w:rPr>
                <w:rFonts w:cs="Arial"/>
                <w:color w:val="FF0000"/>
                <w:rtl/>
              </w:rPr>
              <w:t>ا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د</w:t>
            </w:r>
            <w:r w:rsidRPr="00844889">
              <w:rPr>
                <w:rFonts w:cs="Arial"/>
                <w:color w:val="FF0000"/>
                <w:rtl/>
              </w:rPr>
              <w:t xml:space="preserve"> و 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ا</w:t>
            </w:r>
            <w:r w:rsidRPr="00844889">
              <w:rPr>
                <w:rFonts w:cs="Arial"/>
                <w:color w:val="FF0000"/>
                <w:rtl/>
              </w:rPr>
              <w:t xml:space="preserve"> اهداف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/>
                <w:color w:val="FF0000"/>
                <w:rtl/>
              </w:rPr>
              <w:t xml:space="preserve"> که به آنها </w:t>
            </w:r>
            <w:r w:rsidRPr="00844889">
              <w:rPr>
                <w:rFonts w:cs="Arial" w:hint="cs"/>
                <w:color w:val="FF0000"/>
                <w:rtl/>
              </w:rPr>
              <w:t>نرسیده اید</w:t>
            </w:r>
          </w:p>
        </w:tc>
      </w:tr>
      <w:tr w:rsidR="00A83656" w:rsidRPr="0024087D" w14:paraId="02D1958D" w14:textId="77777777" w:rsidTr="00A12D2B">
        <w:trPr>
          <w:cantSplit/>
        </w:trPr>
        <w:tc>
          <w:tcPr>
            <w:tcW w:w="794" w:type="dxa"/>
          </w:tcPr>
          <w:p w14:paraId="229E15E4" w14:textId="77777777" w:rsidR="00A83656" w:rsidRPr="0024087D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BA9ACE" w14:textId="77777777" w:rsidR="00A83656" w:rsidRPr="0024087D" w:rsidRDefault="00C06DC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3D62E4FD" w14:textId="77777777" w:rsidR="00DA6CEC" w:rsidRPr="0024087D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5F7A28B" w14:textId="77777777" w:rsidR="00DA6CEC" w:rsidRPr="0024087D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5F2F4BFB" w14:textId="77777777" w:rsidTr="00D51E6A">
        <w:trPr>
          <w:cantSplit/>
        </w:trPr>
        <w:tc>
          <w:tcPr>
            <w:tcW w:w="794" w:type="dxa"/>
          </w:tcPr>
          <w:p w14:paraId="582376CD" w14:textId="77777777" w:rsidR="00DA6CEC" w:rsidRPr="0024087D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3917B2D" w14:textId="5C9BC609" w:rsidR="00DA6CEC" w:rsidRPr="0024087D" w:rsidRDefault="00384EF9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615B2C83" w14:textId="77777777" w:rsidTr="00D51E6A">
        <w:trPr>
          <w:cantSplit/>
        </w:trPr>
        <w:tc>
          <w:tcPr>
            <w:tcW w:w="794" w:type="dxa"/>
          </w:tcPr>
          <w:p w14:paraId="3482C5D5" w14:textId="77777777" w:rsidR="00DA6CEC" w:rsidRPr="0024087D" w:rsidRDefault="002A14CB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14:paraId="17EC5A91" w14:textId="77777777" w:rsidR="00DA6CEC" w:rsidRPr="0024087D" w:rsidRDefault="00C97B1B" w:rsidP="00C97B1B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چه کار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م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24087D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توانم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انجام دهم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اگر افکار خودکش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دارم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؟</w:t>
            </w:r>
          </w:p>
        </w:tc>
      </w:tr>
      <w:tr w:rsidR="0024087D" w:rsidRPr="0024087D" w14:paraId="4BB4266D" w14:textId="77777777" w:rsidTr="00D51E6A">
        <w:trPr>
          <w:cantSplit/>
        </w:trPr>
        <w:tc>
          <w:tcPr>
            <w:tcW w:w="794" w:type="dxa"/>
          </w:tcPr>
          <w:p w14:paraId="01C79481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98D674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26805D2" w14:textId="77777777" w:rsidR="00DA6CEC" w:rsidRPr="0024087D" w:rsidRDefault="00C97B1B" w:rsidP="00C97B1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4889">
              <w:rPr>
                <w:rFonts w:cs="Arial" w:hint="cs"/>
                <w:color w:val="FF0000"/>
                <w:rtl/>
              </w:rPr>
              <w:t xml:space="preserve"> صحبت کردن </w:t>
            </w:r>
            <w:r w:rsidRPr="00844889">
              <w:rPr>
                <w:rFonts w:cs="Arial"/>
                <w:color w:val="FF0000"/>
                <w:rtl/>
              </w:rPr>
              <w:t xml:space="preserve">با افراد موثق و مورد اعتماد </w:t>
            </w:r>
            <w:r w:rsidRPr="00844889">
              <w:rPr>
                <w:rFonts w:cs="Arial" w:hint="cs"/>
                <w:color w:val="FF0000"/>
                <w:rtl/>
              </w:rPr>
              <w:t>- مراجعه به پزشک/روانشناس</w:t>
            </w:r>
          </w:p>
        </w:tc>
      </w:tr>
      <w:tr w:rsidR="0024087D" w:rsidRPr="0024087D" w14:paraId="18CC47E1" w14:textId="77777777" w:rsidTr="00D51E6A">
        <w:trPr>
          <w:cantSplit/>
        </w:trPr>
        <w:tc>
          <w:tcPr>
            <w:tcW w:w="794" w:type="dxa"/>
          </w:tcPr>
          <w:p w14:paraId="5932F4F8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ECB1FA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747C2B" w14:textId="77777777" w:rsidR="00DA6CEC" w:rsidRPr="0024087D" w:rsidRDefault="00C97B1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نوشتن خاطره</w:t>
            </w:r>
          </w:p>
        </w:tc>
      </w:tr>
      <w:tr w:rsidR="0024087D" w:rsidRPr="0024087D" w14:paraId="6D6C1327" w14:textId="77777777" w:rsidTr="00D51E6A">
        <w:trPr>
          <w:cantSplit/>
        </w:trPr>
        <w:tc>
          <w:tcPr>
            <w:tcW w:w="794" w:type="dxa"/>
          </w:tcPr>
          <w:p w14:paraId="6FEE3670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AB4D44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BFF6CD" w14:textId="77777777" w:rsidR="00DA6CEC" w:rsidRPr="0024087D" w:rsidRDefault="00C97B1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ورزش</w:t>
            </w:r>
          </w:p>
        </w:tc>
      </w:tr>
      <w:tr w:rsidR="0024087D" w:rsidRPr="0024087D" w14:paraId="0D914C7D" w14:textId="77777777" w:rsidTr="00D51E6A">
        <w:trPr>
          <w:cantSplit/>
        </w:trPr>
        <w:tc>
          <w:tcPr>
            <w:tcW w:w="794" w:type="dxa"/>
          </w:tcPr>
          <w:p w14:paraId="6627A299" w14:textId="77777777" w:rsidR="00DA6CEC" w:rsidRPr="0024087D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95A2EC" w14:textId="77777777" w:rsidR="00DA6CEC" w:rsidRPr="0024087D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C97FB52" w14:textId="77777777" w:rsidR="00DA6CEC" w:rsidRPr="0024087D" w:rsidRDefault="00C97B1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همه موارد</w:t>
            </w:r>
          </w:p>
        </w:tc>
      </w:tr>
      <w:tr w:rsidR="0024087D" w:rsidRPr="0024087D" w14:paraId="3AD2F01E" w14:textId="77777777" w:rsidTr="00D51E6A">
        <w:trPr>
          <w:cantSplit/>
        </w:trPr>
        <w:tc>
          <w:tcPr>
            <w:tcW w:w="794" w:type="dxa"/>
          </w:tcPr>
          <w:p w14:paraId="1A3006C4" w14:textId="77777777" w:rsidR="00A83656" w:rsidRPr="0024087D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F805F40" w14:textId="77777777" w:rsidR="00A83656" w:rsidRPr="0024087D" w:rsidRDefault="00C06DC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  <w:tr w:rsidR="0024087D" w:rsidRPr="0024087D" w14:paraId="5F265D4D" w14:textId="77777777" w:rsidTr="00D51E6A">
        <w:trPr>
          <w:cantSplit/>
        </w:trPr>
        <w:tc>
          <w:tcPr>
            <w:tcW w:w="794" w:type="dxa"/>
          </w:tcPr>
          <w:p w14:paraId="49528EE2" w14:textId="77777777" w:rsidR="00D51E6A" w:rsidRPr="0024087D" w:rsidRDefault="00D51E6A" w:rsidP="00C5328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F4041B9" w14:textId="5F0937CF" w:rsidR="00D51E6A" w:rsidRPr="0024087D" w:rsidRDefault="00384EF9" w:rsidP="00D51E6A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67AD3032" w14:textId="77777777" w:rsidTr="00D51E6A">
        <w:trPr>
          <w:cantSplit/>
        </w:trPr>
        <w:tc>
          <w:tcPr>
            <w:tcW w:w="794" w:type="dxa"/>
            <w:vAlign w:val="center"/>
          </w:tcPr>
          <w:p w14:paraId="5DD63FFE" w14:textId="77777777" w:rsidR="00D51E6A" w:rsidRPr="0024087D" w:rsidRDefault="002A14CB" w:rsidP="00C5328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14:paraId="7F61D820" w14:textId="77777777" w:rsidR="00D51E6A" w:rsidRPr="0024087D" w:rsidRDefault="00C97B1B" w:rsidP="00C97B1B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کدام گزینه در مورد 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اختلال دوقطب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صحیح می باشد </w:t>
            </w:r>
            <w:r w:rsidRPr="0024087D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؟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</w:p>
        </w:tc>
      </w:tr>
      <w:tr w:rsidR="0024087D" w:rsidRPr="0024087D" w14:paraId="7A42E04C" w14:textId="77777777" w:rsidTr="00D51E6A">
        <w:trPr>
          <w:cantSplit/>
        </w:trPr>
        <w:tc>
          <w:tcPr>
            <w:tcW w:w="794" w:type="dxa"/>
          </w:tcPr>
          <w:p w14:paraId="7A1ECFA4" w14:textId="77777777" w:rsidR="00D51E6A" w:rsidRPr="0024087D" w:rsidRDefault="00D51E6A" w:rsidP="00C5328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10D2D9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F758382" w14:textId="77777777" w:rsidR="00D51E6A" w:rsidRPr="0024087D" w:rsidRDefault="00C97B1B" w:rsidP="00C97B1B">
            <w:pPr>
              <w:rPr>
                <w:rtl/>
                <w:lang w:bidi="ar-SA"/>
              </w:rPr>
            </w:pPr>
            <w:r w:rsidRPr="0024087D">
              <w:rPr>
                <w:rFonts w:cs="Arial"/>
                <w:rtl/>
              </w:rPr>
              <w:t>اختلال دوقطب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نوع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اختلال خلق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و 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ک</w:t>
            </w:r>
            <w:r w:rsidRPr="0024087D">
              <w:rPr>
                <w:rFonts w:cs="Arial"/>
                <w:rtl/>
              </w:rPr>
              <w:t xml:space="preserve"> ب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مار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روانپزشک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است</w:t>
            </w:r>
            <w:r w:rsidRPr="0024087D">
              <w:rPr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 xml:space="preserve">که در بین </w:t>
            </w:r>
            <w:r w:rsidRPr="0024087D">
              <w:rPr>
                <w:rFonts w:cs="Arial"/>
                <w:rtl/>
              </w:rPr>
              <w:t>مردان  ب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شتر</w:t>
            </w:r>
            <w:r w:rsidRPr="0024087D">
              <w:rPr>
                <w:rFonts w:cs="Arial"/>
                <w:rtl/>
              </w:rPr>
              <w:t xml:space="preserve"> از زنان مشاهده م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شود</w:t>
            </w:r>
            <w:r w:rsidRPr="0024087D">
              <w:rPr>
                <w:rFonts w:cs="Arial"/>
                <w:rtl/>
              </w:rPr>
              <w:t xml:space="preserve"> و به طور معمول از کودک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 تظاهر پ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دا</w:t>
            </w:r>
            <w:r w:rsidRPr="0024087D">
              <w:rPr>
                <w:rFonts w:cs="Arial"/>
                <w:rtl/>
              </w:rPr>
              <w:t xml:space="preserve"> م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کند</w:t>
            </w:r>
          </w:p>
        </w:tc>
      </w:tr>
      <w:tr w:rsidR="0024087D" w:rsidRPr="0024087D" w14:paraId="5E371467" w14:textId="77777777" w:rsidTr="00D51E6A">
        <w:trPr>
          <w:cantSplit/>
        </w:trPr>
        <w:tc>
          <w:tcPr>
            <w:tcW w:w="794" w:type="dxa"/>
          </w:tcPr>
          <w:p w14:paraId="72A3CE26" w14:textId="77777777" w:rsidR="00D51E6A" w:rsidRPr="0024087D" w:rsidRDefault="00D51E6A" w:rsidP="00C5328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288277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A21D00B" w14:textId="77777777" w:rsidR="00D51E6A" w:rsidRPr="0024087D" w:rsidRDefault="00C97B1B" w:rsidP="00C97B1B">
            <w:pPr>
              <w:rPr>
                <w:rtl/>
                <w:lang w:bidi="ar-SA"/>
              </w:rPr>
            </w:pPr>
            <w:r w:rsidRPr="0024087D">
              <w:rPr>
                <w:rFonts w:cs="Arial"/>
                <w:rtl/>
              </w:rPr>
              <w:t>افراد مبتلا به 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ن</w:t>
            </w:r>
            <w:r w:rsidRPr="0024087D">
              <w:rPr>
                <w:rFonts w:cs="Arial"/>
                <w:rtl/>
              </w:rPr>
              <w:t xml:space="preserve"> ب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مار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دچار تغ</w:t>
            </w:r>
            <w:r w:rsidRPr="0024087D">
              <w:rPr>
                <w:rFonts w:cs="Arial" w:hint="cs"/>
                <w:rtl/>
              </w:rPr>
              <w:t>یی</w:t>
            </w:r>
            <w:r w:rsidRPr="0024087D">
              <w:rPr>
                <w:rFonts w:cs="Arial" w:hint="eastAsia"/>
                <w:rtl/>
              </w:rPr>
              <w:t>رات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 xml:space="preserve">خفیف </w:t>
            </w:r>
            <w:r w:rsidRPr="0024087D">
              <w:rPr>
                <w:rFonts w:cs="Arial"/>
                <w:rtl/>
              </w:rPr>
              <w:t>خلق م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>شوند.</w:t>
            </w:r>
          </w:p>
        </w:tc>
      </w:tr>
      <w:tr w:rsidR="0024087D" w:rsidRPr="0024087D" w14:paraId="3CBABEEC" w14:textId="77777777" w:rsidTr="00D51E6A">
        <w:trPr>
          <w:cantSplit/>
        </w:trPr>
        <w:tc>
          <w:tcPr>
            <w:tcW w:w="794" w:type="dxa"/>
          </w:tcPr>
          <w:p w14:paraId="0216AE87" w14:textId="77777777" w:rsidR="00D51E6A" w:rsidRPr="0024087D" w:rsidRDefault="00D51E6A" w:rsidP="00C5328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32353A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030D727" w14:textId="77777777" w:rsidR="00D51E6A" w:rsidRPr="0024087D" w:rsidRDefault="00C97B1B" w:rsidP="00C97B1B">
            <w:pPr>
              <w:rPr>
                <w:rtl/>
                <w:lang w:bidi="ar-SA"/>
              </w:rPr>
            </w:pPr>
            <w:r w:rsidRPr="00844889">
              <w:rPr>
                <w:rFonts w:cs="Arial"/>
                <w:color w:val="FF0000"/>
                <w:rtl/>
              </w:rPr>
              <w:t>ا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ن</w:t>
            </w:r>
            <w:r w:rsidRPr="00844889">
              <w:rPr>
                <w:rFonts w:cs="Arial"/>
                <w:color w:val="FF0000"/>
                <w:rtl/>
              </w:rPr>
              <w:t xml:space="preserve"> ب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ماران</w:t>
            </w:r>
            <w:r w:rsidRPr="00844889">
              <w:rPr>
                <w:rFonts w:cs="Arial"/>
                <w:color w:val="FF0000"/>
                <w:rtl/>
              </w:rPr>
              <w:t xml:space="preserve"> علاوه بر افسردگ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،</w:t>
            </w:r>
            <w:r w:rsidRPr="00844889">
              <w:rPr>
                <w:rFonts w:cs="Arial"/>
                <w:color w:val="FF0000"/>
                <w:rtl/>
              </w:rPr>
              <w:t xml:space="preserve"> دوره</w:t>
            </w:r>
            <w:r w:rsidRPr="00844889">
              <w:rPr>
                <w:rFonts w:cs="Arial" w:hint="cs"/>
                <w:color w:val="FF0000"/>
                <w:rtl/>
              </w:rPr>
              <w:t xml:space="preserve"> </w:t>
            </w:r>
            <w:r w:rsidRPr="00844889">
              <w:rPr>
                <w:rFonts w:cs="Arial"/>
                <w:color w:val="FF0000"/>
                <w:rtl/>
              </w:rPr>
              <w:t>ها</w:t>
            </w:r>
            <w:r w:rsidRPr="00844889">
              <w:rPr>
                <w:rFonts w:cs="Arial" w:hint="cs"/>
                <w:color w:val="FF0000"/>
                <w:rtl/>
              </w:rPr>
              <w:t>یی</w:t>
            </w:r>
            <w:r w:rsidRPr="00844889">
              <w:rPr>
                <w:rFonts w:cs="Arial"/>
                <w:color w:val="FF0000"/>
                <w:rtl/>
              </w:rPr>
              <w:t xml:space="preserve"> از سرخوش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/>
                <w:color w:val="FF0000"/>
                <w:rtl/>
              </w:rPr>
              <w:t xml:space="preserve"> را تجربه   م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کنند</w:t>
            </w:r>
            <w:r w:rsidRPr="00844889">
              <w:rPr>
                <w:rFonts w:cs="Arial"/>
                <w:color w:val="FF0000"/>
                <w:rtl/>
              </w:rPr>
              <w:t xml:space="preserve"> علائم سرخوش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/>
                <w:color w:val="FF0000"/>
                <w:rtl/>
              </w:rPr>
              <w:t xml:space="preserve"> و ش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دا</w:t>
            </w:r>
            <w:r w:rsidRPr="00844889">
              <w:rPr>
                <w:rFonts w:cs="Arial" w:hint="cs"/>
                <w:color w:val="FF0000"/>
                <w:rtl/>
              </w:rPr>
              <w:t>یی</w:t>
            </w:r>
            <w:r w:rsidRPr="00844889">
              <w:rPr>
                <w:rFonts w:cs="Arial"/>
                <w:color w:val="FF0000"/>
                <w:rtl/>
              </w:rPr>
              <w:t xml:space="preserve"> را که فرد در ا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ن</w:t>
            </w:r>
            <w:r w:rsidRPr="00844889">
              <w:rPr>
                <w:rFonts w:cs="Arial"/>
                <w:color w:val="FF0000"/>
                <w:rtl/>
              </w:rPr>
              <w:t xml:space="preserve"> ب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مار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/>
                <w:color w:val="FF0000"/>
                <w:rtl/>
              </w:rPr>
              <w:t xml:space="preserve"> تجربه م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کند</w:t>
            </w:r>
            <w:r w:rsidRPr="00844889">
              <w:rPr>
                <w:rFonts w:cs="Arial"/>
                <w:color w:val="FF0000"/>
                <w:rtl/>
              </w:rPr>
              <w:t xml:space="preserve"> از اصل</w:t>
            </w:r>
            <w:r w:rsidRPr="00844889">
              <w:rPr>
                <w:rFonts w:cs="Arial" w:hint="cs"/>
                <w:color w:val="FF0000"/>
                <w:rtl/>
              </w:rPr>
              <w:t xml:space="preserve">ی </w:t>
            </w:r>
            <w:r w:rsidRPr="00844889">
              <w:rPr>
                <w:rFonts w:cs="Arial" w:hint="eastAsia"/>
                <w:color w:val="FF0000"/>
                <w:rtl/>
              </w:rPr>
              <w:t>تر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ن</w:t>
            </w:r>
            <w:r w:rsidRPr="00844889">
              <w:rPr>
                <w:rFonts w:cs="Arial"/>
                <w:color w:val="FF0000"/>
                <w:rtl/>
              </w:rPr>
              <w:t xml:space="preserve"> و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ژگ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ها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/>
                <w:color w:val="FF0000"/>
                <w:rtl/>
              </w:rPr>
              <w:t xml:space="preserve"> تع</w:t>
            </w:r>
            <w:r w:rsidRPr="00844889">
              <w:rPr>
                <w:rFonts w:cs="Arial" w:hint="cs"/>
                <w:color w:val="FF0000"/>
                <w:rtl/>
              </w:rPr>
              <w:t>یی</w:t>
            </w:r>
            <w:r w:rsidRPr="00844889">
              <w:rPr>
                <w:rFonts w:cs="Arial" w:hint="eastAsia"/>
                <w:color w:val="FF0000"/>
                <w:rtl/>
              </w:rPr>
              <w:t>ن</w:t>
            </w:r>
            <w:r w:rsidRPr="00844889">
              <w:rPr>
                <w:rFonts w:cs="Arial"/>
                <w:color w:val="FF0000"/>
                <w:rtl/>
              </w:rPr>
              <w:t xml:space="preserve"> کننده ا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ن</w:t>
            </w:r>
            <w:r w:rsidRPr="00844889">
              <w:rPr>
                <w:rFonts w:cs="Arial"/>
                <w:color w:val="FF0000"/>
                <w:rtl/>
              </w:rPr>
              <w:t xml:space="preserve"> اختلال است</w:t>
            </w:r>
          </w:p>
        </w:tc>
      </w:tr>
      <w:tr w:rsidR="0024087D" w:rsidRPr="0024087D" w14:paraId="507351F5" w14:textId="77777777" w:rsidTr="00D51E6A">
        <w:trPr>
          <w:cantSplit/>
        </w:trPr>
        <w:tc>
          <w:tcPr>
            <w:tcW w:w="794" w:type="dxa"/>
          </w:tcPr>
          <w:p w14:paraId="633B2FB6" w14:textId="77777777" w:rsidR="00D51E6A" w:rsidRPr="0024087D" w:rsidRDefault="00D51E6A" w:rsidP="00C5328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A239FF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97E686" w14:textId="77777777" w:rsidR="00D51E6A" w:rsidRPr="0024087D" w:rsidRDefault="00C97B1B" w:rsidP="00C5328E">
            <w:pPr>
              <w:pStyle w:val="a2"/>
              <w:keepNext/>
              <w:keepLines/>
              <w:rPr>
                <w:rtl/>
                <w:lang w:bidi="ar-SA"/>
              </w:rPr>
            </w:pPr>
            <w:r w:rsidRPr="0024087D">
              <w:rPr>
                <w:rFonts w:cs="Arial" w:hint="cs"/>
                <w:rtl/>
              </w:rPr>
              <w:t>همه موارد</w:t>
            </w:r>
          </w:p>
        </w:tc>
      </w:tr>
      <w:tr w:rsidR="00D51E6A" w:rsidRPr="0024087D" w14:paraId="2E039F1A" w14:textId="77777777" w:rsidTr="00D51E6A">
        <w:trPr>
          <w:cantSplit/>
        </w:trPr>
        <w:tc>
          <w:tcPr>
            <w:tcW w:w="794" w:type="dxa"/>
          </w:tcPr>
          <w:p w14:paraId="731C1571" w14:textId="77777777" w:rsidR="00D51E6A" w:rsidRPr="0024087D" w:rsidRDefault="00D51E6A" w:rsidP="00C5328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6F9068" w14:textId="77777777" w:rsidR="00D51E6A" w:rsidRPr="0024087D" w:rsidRDefault="00C06DCE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5BFB808F" w14:textId="77777777" w:rsidR="00D51E6A" w:rsidRPr="0024087D" w:rsidRDefault="00D51E6A" w:rsidP="00D51E6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222F9A5D" w14:textId="77777777" w:rsidTr="00C5328E">
        <w:trPr>
          <w:cantSplit/>
        </w:trPr>
        <w:tc>
          <w:tcPr>
            <w:tcW w:w="794" w:type="dxa"/>
          </w:tcPr>
          <w:p w14:paraId="5A7FDF2A" w14:textId="77777777" w:rsidR="00D51E6A" w:rsidRPr="0024087D" w:rsidRDefault="00D51E6A" w:rsidP="00C5328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A139B4" w14:textId="7FAEF9A8" w:rsidR="00D51E6A" w:rsidRPr="0024087D" w:rsidRDefault="00384EF9" w:rsidP="00C4616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3C9437B7" w14:textId="77777777" w:rsidTr="00C5328E">
        <w:trPr>
          <w:cantSplit/>
        </w:trPr>
        <w:tc>
          <w:tcPr>
            <w:tcW w:w="794" w:type="dxa"/>
            <w:vAlign w:val="center"/>
          </w:tcPr>
          <w:p w14:paraId="1741B1E3" w14:textId="77777777" w:rsidR="00D51E6A" w:rsidRPr="0024087D" w:rsidRDefault="002A14CB" w:rsidP="00C5328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14:paraId="4E520B9C" w14:textId="77777777" w:rsidR="00D51E6A" w:rsidRPr="0024087D" w:rsidRDefault="008A3BC8" w:rsidP="008A3BC8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کدام گزینه در مورد علائم بیماری دوقطبی صحیح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u w:val="single"/>
                <w:rtl/>
                <w:lang w:bidi="fa-IR"/>
              </w:rPr>
              <w:t>نمی باشد ؟</w:t>
            </w:r>
          </w:p>
        </w:tc>
      </w:tr>
      <w:tr w:rsidR="0024087D" w:rsidRPr="0024087D" w14:paraId="5346C6CA" w14:textId="77777777" w:rsidTr="00C5328E">
        <w:trPr>
          <w:cantSplit/>
        </w:trPr>
        <w:tc>
          <w:tcPr>
            <w:tcW w:w="794" w:type="dxa"/>
          </w:tcPr>
          <w:p w14:paraId="1D2A2B5E" w14:textId="77777777" w:rsidR="00D51E6A" w:rsidRPr="0024087D" w:rsidRDefault="00D51E6A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CE7E5A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DD22E4C" w14:textId="77777777" w:rsidR="00D51E6A" w:rsidRPr="0024087D" w:rsidRDefault="008A3BC8" w:rsidP="008A3BC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/>
                <w:rtl/>
              </w:rPr>
              <w:t>ب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قرار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جسم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</w:t>
            </w:r>
          </w:p>
        </w:tc>
      </w:tr>
      <w:tr w:rsidR="0024087D" w:rsidRPr="0024087D" w14:paraId="2A9EECAA" w14:textId="77777777" w:rsidTr="00C5328E">
        <w:trPr>
          <w:cantSplit/>
        </w:trPr>
        <w:tc>
          <w:tcPr>
            <w:tcW w:w="794" w:type="dxa"/>
          </w:tcPr>
          <w:p w14:paraId="5D452187" w14:textId="77777777" w:rsidR="00D51E6A" w:rsidRPr="0024087D" w:rsidRDefault="00D51E6A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241255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E01BFF" w14:textId="77777777" w:rsidR="00D51E6A" w:rsidRPr="0024087D" w:rsidRDefault="008A3BC8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/>
                <w:rtl/>
              </w:rPr>
              <w:t>پرش افکار</w:t>
            </w:r>
          </w:p>
        </w:tc>
      </w:tr>
      <w:tr w:rsidR="0024087D" w:rsidRPr="0024087D" w14:paraId="02C6E83F" w14:textId="77777777" w:rsidTr="00C5328E">
        <w:trPr>
          <w:cantSplit/>
        </w:trPr>
        <w:tc>
          <w:tcPr>
            <w:tcW w:w="794" w:type="dxa"/>
          </w:tcPr>
          <w:p w14:paraId="2DEA063B" w14:textId="77777777" w:rsidR="00D51E6A" w:rsidRPr="0024087D" w:rsidRDefault="00D51E6A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FDE26C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E40CAB" w14:textId="77777777" w:rsidR="00D51E6A" w:rsidRPr="0024087D" w:rsidRDefault="008A3BC8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4889">
              <w:rPr>
                <w:rFonts w:cs="Arial" w:hint="cs"/>
                <w:color w:val="FF0000"/>
                <w:rtl/>
              </w:rPr>
              <w:t xml:space="preserve">پر </w:t>
            </w:r>
            <w:r w:rsidRPr="00844889">
              <w:rPr>
                <w:rFonts w:cs="Arial"/>
                <w:color w:val="FF0000"/>
                <w:rtl/>
              </w:rPr>
              <w:t>خواب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</w:p>
        </w:tc>
      </w:tr>
      <w:tr w:rsidR="0024087D" w:rsidRPr="0024087D" w14:paraId="068B0512" w14:textId="77777777" w:rsidTr="00C5328E">
        <w:trPr>
          <w:cantSplit/>
        </w:trPr>
        <w:tc>
          <w:tcPr>
            <w:tcW w:w="794" w:type="dxa"/>
          </w:tcPr>
          <w:p w14:paraId="23C8708F" w14:textId="77777777" w:rsidR="00D51E6A" w:rsidRPr="0024087D" w:rsidRDefault="00D51E6A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92F637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FFC8BC6" w14:textId="77777777" w:rsidR="00D51E6A" w:rsidRPr="0024087D" w:rsidRDefault="008A3BC8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/>
                <w:rtl/>
              </w:rPr>
              <w:t>ب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پردگ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در کلام و پرحرف</w:t>
            </w:r>
            <w:r w:rsidRPr="0024087D">
              <w:rPr>
                <w:rFonts w:cs="Arial" w:hint="cs"/>
                <w:rtl/>
              </w:rPr>
              <w:t>ی</w:t>
            </w:r>
          </w:p>
        </w:tc>
      </w:tr>
      <w:tr w:rsidR="00D51E6A" w:rsidRPr="0024087D" w14:paraId="4A2E7C42" w14:textId="77777777" w:rsidTr="00C5328E">
        <w:trPr>
          <w:cantSplit/>
        </w:trPr>
        <w:tc>
          <w:tcPr>
            <w:tcW w:w="794" w:type="dxa"/>
          </w:tcPr>
          <w:p w14:paraId="1E4E4AB9" w14:textId="77777777" w:rsidR="00D51E6A" w:rsidRPr="0024087D" w:rsidRDefault="00D51E6A" w:rsidP="00C5328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C95641D" w14:textId="77777777" w:rsidR="00D51E6A" w:rsidRPr="0024087D" w:rsidRDefault="00C06DCE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7461D401" w14:textId="77777777" w:rsidR="00D51E6A" w:rsidRPr="0024087D" w:rsidRDefault="00D51E6A" w:rsidP="00D51E6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6594CFFF" w14:textId="77777777" w:rsidTr="00C5328E">
        <w:trPr>
          <w:cantSplit/>
        </w:trPr>
        <w:tc>
          <w:tcPr>
            <w:tcW w:w="794" w:type="dxa"/>
          </w:tcPr>
          <w:p w14:paraId="680F1702" w14:textId="77777777" w:rsidR="00D51E6A" w:rsidRPr="0024087D" w:rsidRDefault="00D51E6A" w:rsidP="00C5328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F29041" w14:textId="76AC8CBA" w:rsidR="00D51E6A" w:rsidRPr="0024087D" w:rsidRDefault="00384EF9" w:rsidP="0090701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53365166" w14:textId="77777777" w:rsidTr="00C5328E">
        <w:trPr>
          <w:cantSplit/>
        </w:trPr>
        <w:tc>
          <w:tcPr>
            <w:tcW w:w="794" w:type="dxa"/>
            <w:vAlign w:val="center"/>
          </w:tcPr>
          <w:p w14:paraId="18FC674B" w14:textId="77777777" w:rsidR="00D51E6A" w:rsidRPr="0024087D" w:rsidRDefault="002A14CB" w:rsidP="00C5328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14:paraId="2613732D" w14:textId="77777777" w:rsidR="00D51E6A" w:rsidRPr="0024087D" w:rsidRDefault="008A3BC8" w:rsidP="008A3BC8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کدامیک از انواع اختلال دوقطبی میباشد؟</w:t>
            </w:r>
          </w:p>
        </w:tc>
      </w:tr>
      <w:tr w:rsidR="0024087D" w:rsidRPr="0024087D" w14:paraId="2A6988FE" w14:textId="77777777" w:rsidTr="00C5328E">
        <w:trPr>
          <w:cantSplit/>
        </w:trPr>
        <w:tc>
          <w:tcPr>
            <w:tcW w:w="794" w:type="dxa"/>
          </w:tcPr>
          <w:p w14:paraId="65DD9DE7" w14:textId="77777777" w:rsidR="00D51E6A" w:rsidRPr="0024087D" w:rsidRDefault="00D51E6A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FF9DAF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650F23B" w14:textId="77777777" w:rsidR="00D51E6A" w:rsidRPr="0024087D" w:rsidRDefault="008A3BC8" w:rsidP="009070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r w:rsidRPr="0024087D">
              <w:rPr>
                <w:rFonts w:cs="Arial"/>
                <w:rtl/>
              </w:rPr>
              <w:t>اختلال دوقطب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/>
              </w:rPr>
              <w:t>I</w:t>
            </w:r>
          </w:p>
        </w:tc>
      </w:tr>
      <w:tr w:rsidR="0024087D" w:rsidRPr="0024087D" w14:paraId="7CFC250F" w14:textId="77777777" w:rsidTr="00C5328E">
        <w:trPr>
          <w:cantSplit/>
        </w:trPr>
        <w:tc>
          <w:tcPr>
            <w:tcW w:w="794" w:type="dxa"/>
          </w:tcPr>
          <w:p w14:paraId="2DB954A9" w14:textId="77777777" w:rsidR="00D51E6A" w:rsidRPr="0024087D" w:rsidRDefault="00D51E6A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F1AFD0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F27EEE" w14:textId="77777777" w:rsidR="00D51E6A" w:rsidRPr="0024087D" w:rsidRDefault="008A3BC8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/>
                <w:rtl/>
              </w:rPr>
              <w:t>اختلال خلق ادوار</w:t>
            </w:r>
            <w:r w:rsidRPr="0024087D">
              <w:rPr>
                <w:rFonts w:cs="Arial" w:hint="cs"/>
                <w:rtl/>
              </w:rPr>
              <w:t>ی</w:t>
            </w:r>
          </w:p>
        </w:tc>
      </w:tr>
      <w:tr w:rsidR="0024087D" w:rsidRPr="0024087D" w14:paraId="64591DEE" w14:textId="77777777" w:rsidTr="00C5328E">
        <w:trPr>
          <w:cantSplit/>
        </w:trPr>
        <w:tc>
          <w:tcPr>
            <w:tcW w:w="794" w:type="dxa"/>
          </w:tcPr>
          <w:p w14:paraId="70269DEB" w14:textId="77777777" w:rsidR="00D51E6A" w:rsidRPr="0024087D" w:rsidRDefault="00D51E6A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8528C0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790246" w14:textId="77777777" w:rsidR="00D51E6A" w:rsidRPr="0024087D" w:rsidRDefault="008A3BC8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r w:rsidRPr="0024087D">
              <w:rPr>
                <w:rFonts w:cs="Arial"/>
                <w:rtl/>
              </w:rPr>
              <w:t>اختلال دوقطب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/>
              </w:rPr>
              <w:t>II</w:t>
            </w:r>
          </w:p>
        </w:tc>
      </w:tr>
      <w:tr w:rsidR="0024087D" w:rsidRPr="0024087D" w14:paraId="064C5865" w14:textId="77777777" w:rsidTr="00C5328E">
        <w:trPr>
          <w:cantSplit/>
        </w:trPr>
        <w:tc>
          <w:tcPr>
            <w:tcW w:w="794" w:type="dxa"/>
          </w:tcPr>
          <w:p w14:paraId="49DE1FE2" w14:textId="77777777" w:rsidR="00D51E6A" w:rsidRPr="0024087D" w:rsidRDefault="00D51E6A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79F492" w14:textId="77777777" w:rsidR="00D51E6A" w:rsidRPr="00844889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44889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6A86C38" w14:textId="77777777" w:rsidR="00D51E6A" w:rsidRPr="00844889" w:rsidRDefault="008A3BC8" w:rsidP="009070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844889">
              <w:rPr>
                <w:rFonts w:cs="Arial" w:hint="cs"/>
                <w:color w:val="FF0000"/>
                <w:rtl/>
              </w:rPr>
              <w:t>همه موارد</w:t>
            </w:r>
          </w:p>
        </w:tc>
      </w:tr>
      <w:tr w:rsidR="00D51E6A" w:rsidRPr="0024087D" w14:paraId="4E6C0B12" w14:textId="77777777" w:rsidTr="00C5328E">
        <w:trPr>
          <w:cantSplit/>
        </w:trPr>
        <w:tc>
          <w:tcPr>
            <w:tcW w:w="794" w:type="dxa"/>
          </w:tcPr>
          <w:p w14:paraId="39E7C913" w14:textId="77777777" w:rsidR="00D51E6A" w:rsidRPr="0024087D" w:rsidRDefault="00D51E6A" w:rsidP="00C5328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C19A217" w14:textId="77777777" w:rsidR="00D51E6A" w:rsidRPr="0024087D" w:rsidRDefault="00C06DCE" w:rsidP="00C5328E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21F18CA7" w14:textId="77777777" w:rsidR="00D51E6A" w:rsidRPr="0024087D" w:rsidRDefault="00D51E6A" w:rsidP="00D51E6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59CD0FF1" w14:textId="77777777" w:rsidTr="00C5328E">
        <w:trPr>
          <w:cantSplit/>
        </w:trPr>
        <w:tc>
          <w:tcPr>
            <w:tcW w:w="794" w:type="dxa"/>
          </w:tcPr>
          <w:p w14:paraId="4AADB7B6" w14:textId="77777777" w:rsidR="00D51E6A" w:rsidRPr="0024087D" w:rsidRDefault="00D51E6A" w:rsidP="00C5328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56DA12E" w14:textId="549FAE96" w:rsidR="00D51E6A" w:rsidRPr="0024087D" w:rsidRDefault="00384EF9" w:rsidP="0090701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1F6E3759" w14:textId="77777777" w:rsidTr="00C5328E">
        <w:trPr>
          <w:cantSplit/>
        </w:trPr>
        <w:tc>
          <w:tcPr>
            <w:tcW w:w="794" w:type="dxa"/>
            <w:vAlign w:val="center"/>
          </w:tcPr>
          <w:p w14:paraId="2AE96D2A" w14:textId="77777777" w:rsidR="00D51E6A" w:rsidRPr="0024087D" w:rsidRDefault="002A14CB" w:rsidP="00C5328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14:paraId="580DAB37" w14:textId="77777777" w:rsidR="00D51E6A" w:rsidRPr="0024087D" w:rsidRDefault="008F2DF5" w:rsidP="00ED0C39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کدام گزینه در مورد 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اختلال خلق ادوار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صحیح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u w:val="single"/>
                <w:rtl/>
                <w:lang w:bidi="fa-IR"/>
              </w:rPr>
              <w:t>نمی باشد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؟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Fonts w:cs="Arial"/>
                <w:rtl/>
              </w:rPr>
              <w:t xml:space="preserve"> </w:t>
            </w:r>
          </w:p>
        </w:tc>
      </w:tr>
      <w:tr w:rsidR="0024087D" w:rsidRPr="0024087D" w14:paraId="430371BA" w14:textId="77777777" w:rsidTr="00C5328E">
        <w:trPr>
          <w:cantSplit/>
        </w:trPr>
        <w:tc>
          <w:tcPr>
            <w:tcW w:w="794" w:type="dxa"/>
          </w:tcPr>
          <w:p w14:paraId="624E070E" w14:textId="77777777" w:rsidR="00D51E6A" w:rsidRPr="0024087D" w:rsidRDefault="00D51E6A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7186FD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C548F1F" w14:textId="77777777" w:rsidR="00D51E6A" w:rsidRPr="0024087D" w:rsidRDefault="004445E0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Nazanin"/>
              </w:rPr>
              <w:t xml:space="preserve"> </w:t>
            </w:r>
            <w:r w:rsidR="008F2DF5" w:rsidRPr="0024087D">
              <w:rPr>
                <w:rFonts w:cs="Arial"/>
                <w:rtl/>
              </w:rPr>
              <w:t>ا</w:t>
            </w:r>
            <w:r w:rsidR="008F2DF5" w:rsidRPr="0024087D">
              <w:rPr>
                <w:rFonts w:cs="Arial" w:hint="cs"/>
                <w:rtl/>
              </w:rPr>
              <w:t>ی</w:t>
            </w:r>
            <w:r w:rsidR="008F2DF5" w:rsidRPr="0024087D">
              <w:rPr>
                <w:rFonts w:cs="Arial" w:hint="eastAsia"/>
                <w:rtl/>
              </w:rPr>
              <w:t>ن</w:t>
            </w:r>
            <w:r w:rsidR="008F2DF5" w:rsidRPr="0024087D">
              <w:rPr>
                <w:rFonts w:cs="Arial"/>
                <w:rtl/>
              </w:rPr>
              <w:t xml:space="preserve"> اختلال نوع مزمن اختلال دوقطب</w:t>
            </w:r>
            <w:r w:rsidR="008F2DF5" w:rsidRPr="0024087D">
              <w:rPr>
                <w:rFonts w:cs="Arial" w:hint="cs"/>
                <w:rtl/>
              </w:rPr>
              <w:t>ی</w:t>
            </w:r>
            <w:r w:rsidR="008F2DF5" w:rsidRPr="0024087D">
              <w:rPr>
                <w:rFonts w:cs="Arial"/>
                <w:rtl/>
              </w:rPr>
              <w:t xml:space="preserve"> است که دو سال به طول م</w:t>
            </w:r>
            <w:r w:rsidR="008F2DF5" w:rsidRPr="0024087D">
              <w:rPr>
                <w:rFonts w:cs="Arial" w:hint="cs"/>
                <w:rtl/>
              </w:rPr>
              <w:t>ی</w:t>
            </w:r>
            <w:r w:rsidR="008F2DF5" w:rsidRPr="0024087D">
              <w:rPr>
                <w:rFonts w:cs="Arial" w:hint="eastAsia"/>
                <w:rtl/>
              </w:rPr>
              <w:t>انجامد</w:t>
            </w:r>
            <w:r w:rsidR="008F2DF5" w:rsidRPr="0024087D">
              <w:rPr>
                <w:rFonts w:cs="Arial"/>
                <w:rtl/>
              </w:rPr>
              <w:t>.</w:t>
            </w:r>
          </w:p>
        </w:tc>
      </w:tr>
      <w:tr w:rsidR="0024087D" w:rsidRPr="0024087D" w14:paraId="5828B727" w14:textId="77777777" w:rsidTr="00C5328E">
        <w:trPr>
          <w:cantSplit/>
        </w:trPr>
        <w:tc>
          <w:tcPr>
            <w:tcW w:w="794" w:type="dxa"/>
          </w:tcPr>
          <w:p w14:paraId="762EC1C3" w14:textId="77777777" w:rsidR="00D51E6A" w:rsidRPr="0024087D" w:rsidRDefault="00D51E6A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CC43D5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533519" w14:textId="77777777" w:rsidR="00D51E6A" w:rsidRPr="0024087D" w:rsidRDefault="00ED0C39" w:rsidP="00ED0C39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4889">
              <w:rPr>
                <w:rFonts w:cs="Arial"/>
                <w:color w:val="FF0000"/>
                <w:rtl/>
              </w:rPr>
              <w:t>در ا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ن</w:t>
            </w:r>
            <w:r w:rsidRPr="00844889">
              <w:rPr>
                <w:rFonts w:cs="Arial"/>
                <w:color w:val="FF0000"/>
                <w:rtl/>
              </w:rPr>
              <w:t xml:space="preserve"> اختلال، شخص دچار علائم پ</w:t>
            </w:r>
            <w:r w:rsidRPr="00844889">
              <w:rPr>
                <w:rFonts w:cs="Arial" w:hint="cs"/>
                <w:color w:val="FF0000"/>
                <w:rtl/>
              </w:rPr>
              <w:t xml:space="preserve">ی </w:t>
            </w:r>
            <w:r w:rsidRPr="00844889">
              <w:rPr>
                <w:rFonts w:cs="Arial" w:hint="eastAsia"/>
                <w:color w:val="FF0000"/>
                <w:rtl/>
              </w:rPr>
              <w:t>درپ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/>
                <w:color w:val="FF0000"/>
                <w:rtl/>
              </w:rPr>
              <w:t xml:space="preserve"> اما </w:t>
            </w:r>
            <w:r w:rsidRPr="00844889">
              <w:rPr>
                <w:rFonts w:cs="Arial" w:hint="cs"/>
                <w:color w:val="FF0000"/>
                <w:rtl/>
              </w:rPr>
              <w:t>شدید</w:t>
            </w:r>
            <w:r w:rsidRPr="00844889">
              <w:rPr>
                <w:rFonts w:cs="Arial" w:hint="eastAsia"/>
                <w:color w:val="FF0000"/>
                <w:rtl/>
              </w:rPr>
              <w:t>،افسردگ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/>
                <w:color w:val="FF0000"/>
                <w:rtl/>
              </w:rPr>
              <w:t xml:space="preserve"> و ش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دا</w:t>
            </w:r>
            <w:r w:rsidRPr="00844889">
              <w:rPr>
                <w:rFonts w:cs="Arial" w:hint="cs"/>
                <w:color w:val="FF0000"/>
                <w:rtl/>
              </w:rPr>
              <w:t>یی</w:t>
            </w:r>
            <w:r w:rsidRPr="00844889">
              <w:rPr>
                <w:rFonts w:cs="Arial"/>
                <w:color w:val="FF0000"/>
                <w:rtl/>
              </w:rPr>
              <w:t xml:space="preserve"> م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شود</w:t>
            </w:r>
            <w:r w:rsidRPr="00844889">
              <w:rPr>
                <w:rFonts w:cs="Arial"/>
                <w:color w:val="FF0000"/>
                <w:rtl/>
              </w:rPr>
              <w:t xml:space="preserve"> اطراف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ان</w:t>
            </w:r>
            <w:r w:rsidRPr="00844889">
              <w:rPr>
                <w:rFonts w:cs="Arial"/>
                <w:color w:val="FF0000"/>
                <w:rtl/>
              </w:rPr>
              <w:t xml:space="preserve"> ب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مار</w:t>
            </w:r>
            <w:r w:rsidRPr="00844889">
              <w:rPr>
                <w:rFonts w:cs="Arial"/>
                <w:color w:val="FF0000"/>
                <w:rtl/>
              </w:rPr>
              <w:t xml:space="preserve"> معمولاً متوجه فراز و نش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ب</w:t>
            </w:r>
            <w:r w:rsidRPr="00844889">
              <w:rPr>
                <w:rFonts w:cs="Arial" w:hint="cs"/>
                <w:color w:val="FF0000"/>
                <w:rtl/>
              </w:rPr>
              <w:t xml:space="preserve"> </w:t>
            </w:r>
            <w:r w:rsidRPr="00844889">
              <w:rPr>
                <w:rFonts w:cs="Arial" w:hint="eastAsia"/>
                <w:color w:val="FF0000"/>
                <w:rtl/>
              </w:rPr>
              <w:t>ها</w:t>
            </w:r>
            <w:r w:rsidRPr="00844889">
              <w:rPr>
                <w:rFonts w:cs="Arial" w:hint="cs"/>
                <w:color w:val="FF0000"/>
                <w:rtl/>
              </w:rPr>
              <w:t xml:space="preserve"> ن</w:t>
            </w:r>
            <w:r w:rsidRPr="00844889">
              <w:rPr>
                <w:rFonts w:cs="Arial" w:hint="eastAsia"/>
                <w:color w:val="FF0000"/>
                <w:rtl/>
              </w:rPr>
              <w:t>م</w:t>
            </w:r>
            <w:r w:rsidRPr="00844889">
              <w:rPr>
                <w:rFonts w:cs="Arial" w:hint="cs"/>
                <w:color w:val="FF0000"/>
                <w:rtl/>
              </w:rPr>
              <w:t>ی</w:t>
            </w:r>
            <w:r w:rsidRPr="00844889">
              <w:rPr>
                <w:rFonts w:cs="Arial" w:hint="eastAsia"/>
                <w:color w:val="FF0000"/>
                <w:rtl/>
              </w:rPr>
              <w:t>شوند</w:t>
            </w:r>
          </w:p>
        </w:tc>
      </w:tr>
      <w:tr w:rsidR="0024087D" w:rsidRPr="0024087D" w14:paraId="5955D128" w14:textId="77777777" w:rsidTr="00C5328E">
        <w:trPr>
          <w:cantSplit/>
        </w:trPr>
        <w:tc>
          <w:tcPr>
            <w:tcW w:w="794" w:type="dxa"/>
          </w:tcPr>
          <w:p w14:paraId="2D07406A" w14:textId="77777777" w:rsidR="00D51E6A" w:rsidRPr="0024087D" w:rsidRDefault="00D51E6A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3EF5E8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6C7F21" w14:textId="77777777" w:rsidR="00D51E6A" w:rsidRPr="0024087D" w:rsidRDefault="00ED0C39" w:rsidP="00ED0C39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/>
                <w:rtl/>
              </w:rPr>
              <w:t>شخص در خلال دوره</w:t>
            </w:r>
            <w:r w:rsidRPr="0024087D">
              <w:rPr>
                <w:rFonts w:cs="Arial" w:hint="cs"/>
                <w:rtl/>
              </w:rPr>
              <w:t xml:space="preserve"> </w:t>
            </w:r>
            <w:r w:rsidRPr="0024087D">
              <w:rPr>
                <w:rFonts w:cs="Arial"/>
                <w:rtl/>
              </w:rPr>
              <w:t>ها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نش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ب</w:t>
            </w:r>
            <w:r w:rsidRPr="0024087D">
              <w:rPr>
                <w:rFonts w:cs="Arial"/>
                <w:rtl/>
              </w:rPr>
              <w:t xml:space="preserve"> خُلق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ممکن است غمگ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ن</w:t>
            </w:r>
            <w:r w:rsidRPr="0024087D">
              <w:rPr>
                <w:rFonts w:cs="Arial"/>
                <w:rtl/>
              </w:rPr>
              <w:t xml:space="preserve"> با</w:t>
            </w:r>
            <w:r w:rsidRPr="0024087D">
              <w:rPr>
                <w:rFonts w:cs="Arial" w:hint="eastAsia"/>
                <w:rtl/>
              </w:rPr>
              <w:t>شد،</w:t>
            </w:r>
            <w:r w:rsidRPr="0024087D">
              <w:rPr>
                <w:rFonts w:cs="Arial"/>
                <w:rtl/>
              </w:rPr>
              <w:t xml:space="preserve"> احساس ب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کفا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ت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کند، از د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گران</w:t>
            </w:r>
            <w:r w:rsidRPr="0024087D">
              <w:rPr>
                <w:rFonts w:cs="Arial"/>
                <w:rtl/>
              </w:rPr>
              <w:t xml:space="preserve"> کناره</w:t>
            </w:r>
            <w:r w:rsidRPr="0024087D">
              <w:rPr>
                <w:rFonts w:cs="Arial" w:hint="cs"/>
                <w:rtl/>
              </w:rPr>
              <w:t xml:space="preserve"> </w:t>
            </w:r>
            <w:r w:rsidRPr="0024087D">
              <w:rPr>
                <w:rFonts w:cs="Arial"/>
                <w:rtl/>
              </w:rPr>
              <w:t>گ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ر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کند و ساعت</w:t>
            </w:r>
            <w:r w:rsidRPr="0024087D">
              <w:rPr>
                <w:rFonts w:cs="Arial" w:hint="cs"/>
                <w:rtl/>
              </w:rPr>
              <w:t xml:space="preserve"> </w:t>
            </w:r>
            <w:r w:rsidRPr="0024087D">
              <w:rPr>
                <w:rFonts w:cs="Arial"/>
                <w:rtl/>
              </w:rPr>
              <w:t>ها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ز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اد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در شبانه</w:t>
            </w:r>
            <w:r w:rsidRPr="0024087D">
              <w:rPr>
                <w:rFonts w:cs="Arial" w:hint="cs"/>
                <w:rtl/>
              </w:rPr>
              <w:t xml:space="preserve"> </w:t>
            </w:r>
            <w:r w:rsidRPr="0024087D">
              <w:rPr>
                <w:rFonts w:cs="Arial"/>
                <w:rtl/>
              </w:rPr>
              <w:t>روزبخوابد</w:t>
            </w:r>
          </w:p>
        </w:tc>
      </w:tr>
      <w:tr w:rsidR="0024087D" w:rsidRPr="0024087D" w14:paraId="06466FA8" w14:textId="77777777" w:rsidTr="00C5328E">
        <w:trPr>
          <w:cantSplit/>
        </w:trPr>
        <w:tc>
          <w:tcPr>
            <w:tcW w:w="794" w:type="dxa"/>
          </w:tcPr>
          <w:p w14:paraId="4C45BFE6" w14:textId="77777777" w:rsidR="00D51E6A" w:rsidRPr="0024087D" w:rsidRDefault="00D51E6A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DFC8A0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207571" w14:textId="77777777" w:rsidR="00D51E6A" w:rsidRPr="0024087D" w:rsidRDefault="00D51E6A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همه موارد </w:t>
            </w:r>
          </w:p>
        </w:tc>
      </w:tr>
      <w:tr w:rsidR="00D51E6A" w:rsidRPr="0024087D" w14:paraId="7470B33F" w14:textId="77777777" w:rsidTr="00C5328E">
        <w:trPr>
          <w:cantSplit/>
        </w:trPr>
        <w:tc>
          <w:tcPr>
            <w:tcW w:w="794" w:type="dxa"/>
          </w:tcPr>
          <w:p w14:paraId="57364052" w14:textId="77777777" w:rsidR="00D51E6A" w:rsidRPr="0024087D" w:rsidRDefault="00D51E6A" w:rsidP="00C5328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74E5DC8" w14:textId="77777777" w:rsidR="00D51E6A" w:rsidRPr="0024087D" w:rsidRDefault="00C06DCE" w:rsidP="00C5328E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22995FD0" w14:textId="77777777" w:rsidR="00D51E6A" w:rsidRPr="0024087D" w:rsidRDefault="00D51E6A" w:rsidP="00D51E6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39A47465" w14:textId="77777777" w:rsidTr="00C5328E">
        <w:trPr>
          <w:cantSplit/>
        </w:trPr>
        <w:tc>
          <w:tcPr>
            <w:tcW w:w="794" w:type="dxa"/>
          </w:tcPr>
          <w:p w14:paraId="70FD8600" w14:textId="77777777" w:rsidR="00FA428B" w:rsidRPr="0024087D" w:rsidRDefault="00FA428B" w:rsidP="00C5328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90AAD3A" w14:textId="0CF98371" w:rsidR="00FA428B" w:rsidRPr="0024087D" w:rsidRDefault="00384EF9" w:rsidP="00C5328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7F1123D5" w14:textId="77777777" w:rsidTr="00C5328E">
        <w:trPr>
          <w:cantSplit/>
        </w:trPr>
        <w:tc>
          <w:tcPr>
            <w:tcW w:w="794" w:type="dxa"/>
          </w:tcPr>
          <w:p w14:paraId="751216DD" w14:textId="77777777" w:rsidR="00FA428B" w:rsidRPr="0024087D" w:rsidRDefault="002A14CB" w:rsidP="00C5328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14:paraId="520403C3" w14:textId="77777777" w:rsidR="00FA428B" w:rsidRPr="0024087D" w:rsidRDefault="00ED0C39" w:rsidP="00ED0C39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کدام گزینه در مورد 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افسردگ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پس از زا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24087D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مان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صحیح نمی باشد</w:t>
            </w:r>
            <w:r w:rsidRPr="0024087D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؟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Fonts w:cs="Arial" w:hint="cs"/>
                <w:rtl/>
              </w:rPr>
              <w:t xml:space="preserve"> </w:t>
            </w:r>
          </w:p>
        </w:tc>
      </w:tr>
      <w:tr w:rsidR="0024087D" w:rsidRPr="0024087D" w14:paraId="1CDAB8F9" w14:textId="77777777" w:rsidTr="00C5328E">
        <w:trPr>
          <w:cantSplit/>
        </w:trPr>
        <w:tc>
          <w:tcPr>
            <w:tcW w:w="794" w:type="dxa"/>
          </w:tcPr>
          <w:p w14:paraId="4F9893F8" w14:textId="77777777" w:rsidR="00FA428B" w:rsidRPr="0024087D" w:rsidRDefault="00FA428B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717905" w14:textId="77777777" w:rsidR="00FA428B" w:rsidRPr="0024087D" w:rsidRDefault="00FA428B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B3C8C2F" w14:textId="77777777" w:rsidR="00FA428B" w:rsidRPr="0024087D" w:rsidRDefault="00FA428B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D0C39" w:rsidRPr="0024087D">
              <w:rPr>
                <w:rFonts w:cs="Arial"/>
                <w:rtl/>
              </w:rPr>
              <w:t>افسردگ</w:t>
            </w:r>
            <w:r w:rsidR="00ED0C39" w:rsidRPr="0024087D">
              <w:rPr>
                <w:rFonts w:cs="Arial" w:hint="cs"/>
                <w:rtl/>
              </w:rPr>
              <w:t>ی</w:t>
            </w:r>
            <w:r w:rsidR="00ED0C39" w:rsidRPr="0024087D">
              <w:rPr>
                <w:rFonts w:cs="Arial"/>
                <w:rtl/>
              </w:rPr>
              <w:t xml:space="preserve"> پس از زا</w:t>
            </w:r>
            <w:r w:rsidR="00ED0C39" w:rsidRPr="0024087D">
              <w:rPr>
                <w:rFonts w:cs="Arial" w:hint="cs"/>
                <w:rtl/>
              </w:rPr>
              <w:t>ی</w:t>
            </w:r>
            <w:r w:rsidR="00ED0C39" w:rsidRPr="0024087D">
              <w:rPr>
                <w:rFonts w:cs="Arial" w:hint="eastAsia"/>
                <w:rtl/>
              </w:rPr>
              <w:t>مان</w:t>
            </w:r>
            <w:r w:rsidR="00ED0C39" w:rsidRPr="0024087D">
              <w:rPr>
                <w:rFonts w:cs="Arial" w:hint="cs"/>
                <w:rtl/>
              </w:rPr>
              <w:t xml:space="preserve"> </w:t>
            </w:r>
            <w:r w:rsidR="00ED0C39" w:rsidRPr="0024087D">
              <w:rPr>
                <w:rFonts w:cs="Arial" w:hint="eastAsia"/>
                <w:rtl/>
              </w:rPr>
              <w:t>نوع</w:t>
            </w:r>
            <w:r w:rsidR="00ED0C39" w:rsidRPr="0024087D">
              <w:rPr>
                <w:rFonts w:cs="Arial" w:hint="cs"/>
                <w:rtl/>
              </w:rPr>
              <w:t>ی</w:t>
            </w:r>
            <w:r w:rsidR="00ED0C39" w:rsidRPr="0024087D">
              <w:rPr>
                <w:rFonts w:cs="Arial"/>
                <w:rtl/>
              </w:rPr>
              <w:t xml:space="preserve"> از افسردگ</w:t>
            </w:r>
            <w:r w:rsidR="00ED0C39" w:rsidRPr="0024087D">
              <w:rPr>
                <w:rFonts w:cs="Arial" w:hint="cs"/>
                <w:rtl/>
              </w:rPr>
              <w:t>ی</w:t>
            </w:r>
            <w:r w:rsidR="00ED0C39" w:rsidRPr="0024087D">
              <w:rPr>
                <w:rFonts w:cs="Arial"/>
                <w:rtl/>
              </w:rPr>
              <w:t xml:space="preserve"> است که پس از زا</w:t>
            </w:r>
            <w:r w:rsidR="00ED0C39" w:rsidRPr="0024087D">
              <w:rPr>
                <w:rFonts w:cs="Arial" w:hint="cs"/>
                <w:rtl/>
              </w:rPr>
              <w:t>ی</w:t>
            </w:r>
            <w:r w:rsidR="00ED0C39" w:rsidRPr="0024087D">
              <w:rPr>
                <w:rFonts w:cs="Arial" w:hint="eastAsia"/>
                <w:rtl/>
              </w:rPr>
              <w:t>مان</w:t>
            </w:r>
            <w:r w:rsidR="00ED0C39" w:rsidRPr="0024087D">
              <w:rPr>
                <w:rFonts w:cs="Arial"/>
                <w:rtl/>
              </w:rPr>
              <w:t xml:space="preserve"> رخ م</w:t>
            </w:r>
            <w:r w:rsidR="00ED0C39" w:rsidRPr="0024087D">
              <w:rPr>
                <w:rFonts w:cs="Arial" w:hint="cs"/>
                <w:rtl/>
              </w:rPr>
              <w:t>ی</w:t>
            </w:r>
            <w:r w:rsidR="00ED0C39" w:rsidRPr="0024087D">
              <w:rPr>
                <w:rFonts w:cs="Arial" w:hint="eastAsia"/>
                <w:rtl/>
              </w:rPr>
              <w:t>دهد</w:t>
            </w:r>
            <w:r w:rsidR="00ED0C39" w:rsidRPr="0024087D">
              <w:rPr>
                <w:rFonts w:cs="Arial"/>
                <w:rtl/>
              </w:rPr>
              <w:t>.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        </w:t>
            </w:r>
          </w:p>
        </w:tc>
      </w:tr>
      <w:tr w:rsidR="0024087D" w:rsidRPr="0024087D" w14:paraId="7630C69F" w14:textId="77777777" w:rsidTr="00C5328E">
        <w:trPr>
          <w:cantSplit/>
        </w:trPr>
        <w:tc>
          <w:tcPr>
            <w:tcW w:w="794" w:type="dxa"/>
          </w:tcPr>
          <w:p w14:paraId="0DF6F064" w14:textId="77777777" w:rsidR="00FA428B" w:rsidRPr="0024087D" w:rsidRDefault="00FA428B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70EE30" w14:textId="77777777" w:rsidR="00FA428B" w:rsidRPr="0024087D" w:rsidRDefault="00FA428B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86E9AAD" w14:textId="77777777" w:rsidR="00FA428B" w:rsidRPr="0024087D" w:rsidRDefault="00ED0C39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r w:rsidRPr="0024087D">
              <w:rPr>
                <w:rFonts w:cs="Arial"/>
                <w:rtl/>
              </w:rPr>
              <w:t>افسردگ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ممکن است در دوران حاملگ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به وجود ب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د</w:t>
            </w:r>
            <w:r w:rsidRPr="0024087D">
              <w:rPr>
                <w:rFonts w:cs="Arial"/>
                <w:rtl/>
              </w:rPr>
              <w:t xml:space="preserve"> بعد از به دن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ا</w:t>
            </w:r>
            <w:r w:rsidRPr="0024087D">
              <w:rPr>
                <w:rFonts w:cs="Arial"/>
                <w:rtl/>
              </w:rPr>
              <w:t xml:space="preserve"> آمدن نوزاد ن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ز</w:t>
            </w:r>
            <w:r w:rsidRPr="0024087D">
              <w:rPr>
                <w:rFonts w:cs="Arial"/>
                <w:rtl/>
              </w:rPr>
              <w:t xml:space="preserve"> ادامه پ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دا</w:t>
            </w:r>
            <w:r w:rsidRPr="0024087D">
              <w:rPr>
                <w:rFonts w:cs="Arial"/>
                <w:rtl/>
              </w:rPr>
              <w:t xml:space="preserve"> کند</w:t>
            </w:r>
          </w:p>
        </w:tc>
      </w:tr>
      <w:tr w:rsidR="0024087D" w:rsidRPr="0024087D" w14:paraId="7746612A" w14:textId="77777777" w:rsidTr="00C5328E">
        <w:trPr>
          <w:cantSplit/>
        </w:trPr>
        <w:tc>
          <w:tcPr>
            <w:tcW w:w="794" w:type="dxa"/>
          </w:tcPr>
          <w:p w14:paraId="4840B18E" w14:textId="77777777" w:rsidR="00FA428B" w:rsidRPr="0024087D" w:rsidRDefault="00FA428B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E86EB9" w14:textId="77777777" w:rsidR="00FA428B" w:rsidRPr="0024087D" w:rsidRDefault="00FA428B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3EC9CC1" w14:textId="77777777" w:rsidR="00FA428B" w:rsidRPr="0024087D" w:rsidRDefault="00ED0C39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r w:rsidRPr="0024087D">
              <w:rPr>
                <w:rFonts w:cs="Arial"/>
                <w:rtl/>
              </w:rPr>
              <w:t>علائم افسردگ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پس از زا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مان</w:t>
            </w:r>
            <w:r w:rsidRPr="0024087D">
              <w:rPr>
                <w:rFonts w:cs="Arial"/>
                <w:rtl/>
              </w:rPr>
              <w:t xml:space="preserve"> با علائم سا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ر</w:t>
            </w:r>
            <w:r w:rsidRPr="0024087D">
              <w:rPr>
                <w:rFonts w:cs="Arial"/>
                <w:rtl/>
              </w:rPr>
              <w:t xml:space="preserve"> انواع افسردگ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کسان</w:t>
            </w:r>
            <w:r w:rsidRPr="0024087D">
              <w:rPr>
                <w:rFonts w:cs="Arial" w:hint="cs"/>
                <w:rtl/>
              </w:rPr>
              <w:t xml:space="preserve"> </w:t>
            </w:r>
            <w:r w:rsidRPr="0024087D">
              <w:rPr>
                <w:rFonts w:cs="Arial" w:hint="eastAsia"/>
                <w:rtl/>
              </w:rPr>
              <w:t>هستند</w:t>
            </w:r>
            <w:r w:rsidRPr="0024087D">
              <w:rPr>
                <w:rFonts w:cs="Arial"/>
                <w:rtl/>
              </w:rPr>
              <w:t>. 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ن</w:t>
            </w:r>
            <w:r w:rsidRPr="0024087D">
              <w:rPr>
                <w:rFonts w:cs="Arial"/>
                <w:rtl/>
              </w:rPr>
              <w:t xml:space="preserve"> علائم</w:t>
            </w:r>
            <w:r w:rsidRPr="0024087D">
              <w:rPr>
                <w:rFonts w:cs="Arial" w:hint="cs"/>
                <w:rtl/>
              </w:rPr>
              <w:t xml:space="preserve"> </w:t>
            </w:r>
            <w:r w:rsidRPr="0024087D">
              <w:rPr>
                <w:rFonts w:cs="Arial"/>
                <w:rtl/>
              </w:rPr>
              <w:t>عبارتاند از روح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ه</w:t>
            </w:r>
            <w:r w:rsidRPr="0024087D">
              <w:rPr>
                <w:rFonts w:cs="Arial"/>
                <w:rtl/>
              </w:rPr>
              <w:t xml:space="preserve"> پا</w:t>
            </w:r>
            <w:r w:rsidRPr="0024087D">
              <w:rPr>
                <w:rFonts w:cs="Arial" w:hint="cs"/>
                <w:rtl/>
              </w:rPr>
              <w:t>یی</w:t>
            </w:r>
            <w:r w:rsidRPr="0024087D">
              <w:rPr>
                <w:rFonts w:cs="Arial" w:hint="eastAsia"/>
                <w:rtl/>
              </w:rPr>
              <w:t>ن</w:t>
            </w:r>
            <w:r w:rsidRPr="0024087D">
              <w:rPr>
                <w:rFonts w:cs="Arial"/>
                <w:rtl/>
              </w:rPr>
              <w:t xml:space="preserve"> و ب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علاقگ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به چ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زها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لذت بخش.</w:t>
            </w:r>
          </w:p>
        </w:tc>
      </w:tr>
      <w:tr w:rsidR="0024087D" w:rsidRPr="0024087D" w14:paraId="1A38B943" w14:textId="77777777" w:rsidTr="00C5328E">
        <w:trPr>
          <w:cantSplit/>
        </w:trPr>
        <w:tc>
          <w:tcPr>
            <w:tcW w:w="794" w:type="dxa"/>
          </w:tcPr>
          <w:p w14:paraId="620A8C48" w14:textId="77777777" w:rsidR="00FA428B" w:rsidRPr="0024087D" w:rsidRDefault="00FA428B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B48218" w14:textId="77777777" w:rsidR="00FA428B" w:rsidRPr="0024087D" w:rsidRDefault="00FA428B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EFA7B0" w14:textId="77777777" w:rsidR="00ED0C39" w:rsidRPr="0024087D" w:rsidRDefault="00FA428B" w:rsidP="00ED0C39">
            <w:pPr>
              <w:rPr>
                <w:rFonts w:cs="Arial"/>
                <w:rtl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D0C39" w:rsidRPr="0024087D">
              <w:rPr>
                <w:rFonts w:cs="Arial" w:hint="cs"/>
                <w:rtl/>
              </w:rPr>
              <w:t xml:space="preserve">در </w:t>
            </w:r>
            <w:r w:rsidR="00ED0C39" w:rsidRPr="00844889">
              <w:rPr>
                <w:rFonts w:cs="Arial" w:hint="cs"/>
                <w:color w:val="FF0000"/>
                <w:rtl/>
              </w:rPr>
              <w:t xml:space="preserve">افسردگی پس از زایمان، </w:t>
            </w:r>
            <w:r w:rsidR="00ED0C39" w:rsidRPr="00844889">
              <w:rPr>
                <w:rFonts w:cs="Arial"/>
                <w:color w:val="FF0000"/>
                <w:rtl/>
              </w:rPr>
              <w:t xml:space="preserve"> </w:t>
            </w:r>
            <w:r w:rsidR="00ED0C39" w:rsidRPr="00844889">
              <w:rPr>
                <w:rFonts w:cs="Arial" w:hint="cs"/>
                <w:color w:val="FF0000"/>
                <w:rtl/>
              </w:rPr>
              <w:t>علائم افسردگی</w:t>
            </w:r>
            <w:r w:rsidR="00ED0C39" w:rsidRPr="00844889">
              <w:rPr>
                <w:rFonts w:cs="Arial"/>
                <w:color w:val="FF0000"/>
                <w:rtl/>
              </w:rPr>
              <w:t xml:space="preserve"> در سه ماه</w:t>
            </w:r>
            <w:r w:rsidR="00ED0C39" w:rsidRPr="00844889">
              <w:rPr>
                <w:rFonts w:cs="Arial" w:hint="cs"/>
                <w:color w:val="FF0000"/>
                <w:rtl/>
              </w:rPr>
              <w:t>ۀ</w:t>
            </w:r>
            <w:r w:rsidR="00ED0C39" w:rsidRPr="00844889">
              <w:rPr>
                <w:rFonts w:cs="Arial"/>
                <w:color w:val="FF0000"/>
                <w:rtl/>
              </w:rPr>
              <w:t xml:space="preserve"> اول پس از زا</w:t>
            </w:r>
            <w:r w:rsidR="00ED0C39" w:rsidRPr="00844889">
              <w:rPr>
                <w:rFonts w:cs="Arial" w:hint="cs"/>
                <w:color w:val="FF0000"/>
                <w:rtl/>
              </w:rPr>
              <w:t>ی</w:t>
            </w:r>
            <w:r w:rsidR="00ED0C39" w:rsidRPr="00844889">
              <w:rPr>
                <w:rFonts w:cs="Arial" w:hint="eastAsia"/>
                <w:color w:val="FF0000"/>
                <w:rtl/>
              </w:rPr>
              <w:t>مان</w:t>
            </w:r>
            <w:r w:rsidR="00ED0C39" w:rsidRPr="00844889">
              <w:rPr>
                <w:rFonts w:cs="Arial"/>
                <w:color w:val="FF0000"/>
                <w:rtl/>
              </w:rPr>
              <w:t xml:space="preserve"> شروع م</w:t>
            </w:r>
            <w:r w:rsidR="00ED0C39" w:rsidRPr="00844889">
              <w:rPr>
                <w:rFonts w:cs="Arial" w:hint="cs"/>
                <w:color w:val="FF0000"/>
                <w:rtl/>
              </w:rPr>
              <w:t>ی</w:t>
            </w:r>
            <w:r w:rsidR="00ED0C39" w:rsidRPr="00844889">
              <w:rPr>
                <w:rFonts w:cs="Arial" w:hint="eastAsia"/>
                <w:color w:val="FF0000"/>
                <w:rtl/>
              </w:rPr>
              <w:t>شوند</w:t>
            </w:r>
            <w:r w:rsidR="00ED0C39" w:rsidRPr="00844889">
              <w:rPr>
                <w:rFonts w:cs="Arial"/>
                <w:color w:val="FF0000"/>
                <w:rtl/>
              </w:rPr>
              <w:t>. ا</w:t>
            </w:r>
            <w:r w:rsidR="00ED0C39" w:rsidRPr="00844889">
              <w:rPr>
                <w:rFonts w:cs="Arial" w:hint="cs"/>
                <w:color w:val="FF0000"/>
                <w:rtl/>
              </w:rPr>
              <w:t>ی</w:t>
            </w:r>
            <w:r w:rsidR="00ED0C39" w:rsidRPr="00844889">
              <w:rPr>
                <w:rFonts w:cs="Arial" w:hint="eastAsia"/>
                <w:color w:val="FF0000"/>
                <w:rtl/>
              </w:rPr>
              <w:t>ن</w:t>
            </w:r>
            <w:r w:rsidR="00ED0C39" w:rsidRPr="00844889">
              <w:rPr>
                <w:rFonts w:cs="Arial"/>
                <w:color w:val="FF0000"/>
                <w:rtl/>
              </w:rPr>
              <w:t xml:space="preserve"> ام</w:t>
            </w:r>
            <w:r w:rsidR="00ED0C39" w:rsidRPr="00844889">
              <w:rPr>
                <w:rFonts w:cs="Arial" w:hint="eastAsia"/>
                <w:color w:val="FF0000"/>
                <w:rtl/>
              </w:rPr>
              <w:t>کان</w:t>
            </w:r>
            <w:r w:rsidR="00ED0C39" w:rsidRPr="00844889">
              <w:rPr>
                <w:rFonts w:cs="Arial"/>
                <w:color w:val="FF0000"/>
                <w:rtl/>
              </w:rPr>
              <w:t xml:space="preserve"> ن</w:t>
            </w:r>
            <w:r w:rsidR="00ED0C39" w:rsidRPr="00844889">
              <w:rPr>
                <w:rFonts w:cs="Arial" w:hint="cs"/>
                <w:color w:val="FF0000"/>
                <w:rtl/>
              </w:rPr>
              <w:t>ی</w:t>
            </w:r>
            <w:r w:rsidR="00ED0C39" w:rsidRPr="00844889">
              <w:rPr>
                <w:rFonts w:cs="Arial" w:hint="eastAsia"/>
                <w:color w:val="FF0000"/>
                <w:rtl/>
              </w:rPr>
              <w:t>ز</w:t>
            </w:r>
            <w:r w:rsidR="00ED0C39" w:rsidRPr="00844889">
              <w:rPr>
                <w:rFonts w:cs="Arial"/>
                <w:color w:val="FF0000"/>
                <w:rtl/>
              </w:rPr>
              <w:t xml:space="preserve"> وجود دارد که افسردگ</w:t>
            </w:r>
            <w:r w:rsidR="00ED0C39" w:rsidRPr="00844889">
              <w:rPr>
                <w:rFonts w:cs="Arial" w:hint="cs"/>
                <w:color w:val="FF0000"/>
                <w:rtl/>
              </w:rPr>
              <w:t>ی</w:t>
            </w:r>
            <w:r w:rsidR="00ED0C39" w:rsidRPr="00844889">
              <w:rPr>
                <w:rFonts w:cs="Arial"/>
                <w:color w:val="FF0000"/>
                <w:rtl/>
              </w:rPr>
              <w:t xml:space="preserve"> حت</w:t>
            </w:r>
            <w:r w:rsidR="00ED0C39" w:rsidRPr="00844889">
              <w:rPr>
                <w:rFonts w:cs="Arial" w:hint="cs"/>
                <w:color w:val="FF0000"/>
                <w:rtl/>
              </w:rPr>
              <w:t>ی</w:t>
            </w:r>
            <w:r w:rsidR="00ED0C39" w:rsidRPr="00844889">
              <w:rPr>
                <w:rFonts w:cs="Arial"/>
                <w:color w:val="FF0000"/>
                <w:rtl/>
              </w:rPr>
              <w:t xml:space="preserve"> د</w:t>
            </w:r>
            <w:r w:rsidR="00ED0C39" w:rsidRPr="00844889">
              <w:rPr>
                <w:rFonts w:cs="Arial" w:hint="cs"/>
                <w:color w:val="FF0000"/>
                <w:rtl/>
              </w:rPr>
              <w:t>ی</w:t>
            </w:r>
            <w:r w:rsidR="00ED0C39" w:rsidRPr="00844889">
              <w:rPr>
                <w:rFonts w:cs="Arial" w:hint="eastAsia"/>
                <w:color w:val="FF0000"/>
                <w:rtl/>
              </w:rPr>
              <w:t>رتر</w:t>
            </w:r>
            <w:r w:rsidR="00ED0C39" w:rsidRPr="00844889">
              <w:rPr>
                <w:rFonts w:cs="Arial"/>
                <w:color w:val="FF0000"/>
                <w:rtl/>
              </w:rPr>
              <w:t xml:space="preserve"> ن</w:t>
            </w:r>
            <w:r w:rsidR="00ED0C39" w:rsidRPr="00844889">
              <w:rPr>
                <w:rFonts w:cs="Arial" w:hint="cs"/>
                <w:color w:val="FF0000"/>
                <w:rtl/>
              </w:rPr>
              <w:t>ی</w:t>
            </w:r>
            <w:r w:rsidR="00ED0C39" w:rsidRPr="00844889">
              <w:rPr>
                <w:rFonts w:cs="Arial" w:hint="eastAsia"/>
                <w:color w:val="FF0000"/>
                <w:rtl/>
              </w:rPr>
              <w:t>ز</w:t>
            </w:r>
            <w:r w:rsidR="00ED0C39" w:rsidRPr="00844889">
              <w:rPr>
                <w:rFonts w:cs="Arial"/>
                <w:color w:val="FF0000"/>
                <w:rtl/>
              </w:rPr>
              <w:t xml:space="preserve"> شروع شود اگر علائم </w:t>
            </w:r>
            <w:r w:rsidR="00ED0C39" w:rsidRPr="00844889">
              <w:rPr>
                <w:rFonts w:cs="Arial" w:hint="cs"/>
                <w:color w:val="FF0000"/>
                <w:rtl/>
              </w:rPr>
              <w:t xml:space="preserve"> افسردگی پیس از گذشت</w:t>
            </w:r>
            <w:r w:rsidR="00ED0C39" w:rsidRPr="00844889">
              <w:rPr>
                <w:rFonts w:cs="Arial"/>
                <w:color w:val="FF0000"/>
                <w:rtl/>
              </w:rPr>
              <w:t xml:space="preserve"> </w:t>
            </w:r>
            <w:r w:rsidR="00ED0C39" w:rsidRPr="00844889">
              <w:rPr>
                <w:rFonts w:cs="Arial" w:hint="cs"/>
                <w:color w:val="FF0000"/>
                <w:rtl/>
              </w:rPr>
              <w:t>ی</w:t>
            </w:r>
            <w:r w:rsidR="00ED0C39" w:rsidRPr="00844889">
              <w:rPr>
                <w:rFonts w:cs="Arial" w:hint="eastAsia"/>
                <w:color w:val="FF0000"/>
                <w:rtl/>
              </w:rPr>
              <w:t>کسال</w:t>
            </w:r>
            <w:r w:rsidR="00ED0C39" w:rsidRPr="00844889">
              <w:rPr>
                <w:rFonts w:cs="Arial" w:hint="cs"/>
                <w:color w:val="FF0000"/>
                <w:rtl/>
              </w:rPr>
              <w:t xml:space="preserve"> از زایمان فرد </w:t>
            </w:r>
            <w:r w:rsidR="00ED0C39" w:rsidRPr="00844889">
              <w:rPr>
                <w:rFonts w:cs="Arial"/>
                <w:color w:val="FF0000"/>
                <w:rtl/>
              </w:rPr>
              <w:t xml:space="preserve"> م</w:t>
            </w:r>
            <w:r w:rsidR="00ED0C39" w:rsidRPr="00844889">
              <w:rPr>
                <w:rFonts w:cs="Arial" w:hint="cs"/>
                <w:color w:val="FF0000"/>
                <w:rtl/>
              </w:rPr>
              <w:t>ی</w:t>
            </w:r>
            <w:r w:rsidR="00ED0C39" w:rsidRPr="00844889">
              <w:rPr>
                <w:rFonts w:cs="Arial" w:hint="eastAsia"/>
                <w:color w:val="FF0000"/>
                <w:rtl/>
              </w:rPr>
              <w:t>توان</w:t>
            </w:r>
            <w:r w:rsidR="00ED0C39" w:rsidRPr="00844889">
              <w:rPr>
                <w:rFonts w:cs="Arial"/>
                <w:color w:val="FF0000"/>
                <w:rtl/>
              </w:rPr>
              <w:t xml:space="preserve"> آن را افسردگ</w:t>
            </w:r>
            <w:r w:rsidR="00ED0C39" w:rsidRPr="00844889">
              <w:rPr>
                <w:rFonts w:cs="Arial" w:hint="cs"/>
                <w:color w:val="FF0000"/>
                <w:rtl/>
              </w:rPr>
              <w:t>ی</w:t>
            </w:r>
            <w:r w:rsidR="00ED0C39" w:rsidRPr="00844889">
              <w:rPr>
                <w:rFonts w:cs="Arial"/>
                <w:color w:val="FF0000"/>
                <w:rtl/>
              </w:rPr>
              <w:t xml:space="preserve"> پس از زا</w:t>
            </w:r>
            <w:r w:rsidR="00ED0C39" w:rsidRPr="00844889">
              <w:rPr>
                <w:rFonts w:cs="Arial" w:hint="cs"/>
                <w:color w:val="FF0000"/>
                <w:rtl/>
              </w:rPr>
              <w:t>ی</w:t>
            </w:r>
            <w:r w:rsidR="00ED0C39" w:rsidRPr="00844889">
              <w:rPr>
                <w:rFonts w:cs="Arial" w:hint="eastAsia"/>
                <w:color w:val="FF0000"/>
                <w:rtl/>
              </w:rPr>
              <w:t>مان</w:t>
            </w:r>
            <w:r w:rsidR="00ED0C39" w:rsidRPr="00844889">
              <w:rPr>
                <w:rFonts w:cs="Arial"/>
                <w:color w:val="FF0000"/>
                <w:rtl/>
              </w:rPr>
              <w:t xml:space="preserve"> خواند. </w:t>
            </w:r>
          </w:p>
          <w:p w14:paraId="0100E408" w14:textId="77777777" w:rsidR="00FA428B" w:rsidRPr="0024087D" w:rsidRDefault="00FA428B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FA428B" w:rsidRPr="0024087D" w14:paraId="31EBF89F" w14:textId="77777777" w:rsidTr="00C5328E">
        <w:trPr>
          <w:cantSplit/>
        </w:trPr>
        <w:tc>
          <w:tcPr>
            <w:tcW w:w="794" w:type="dxa"/>
          </w:tcPr>
          <w:p w14:paraId="0D27F538" w14:textId="77777777" w:rsidR="00FA428B" w:rsidRPr="0024087D" w:rsidRDefault="00FA428B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0F714F6" w14:textId="77777777" w:rsidR="00FA428B" w:rsidRPr="0024087D" w:rsidRDefault="00C06DCE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44ADC66D" w14:textId="77777777" w:rsidR="00FA428B" w:rsidRPr="0024087D" w:rsidRDefault="00FA428B" w:rsidP="00D51E6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9A21531" w14:textId="77777777" w:rsidR="00FA428B" w:rsidRPr="0024087D" w:rsidRDefault="00FA428B" w:rsidP="00D51E6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A13F196" w14:textId="77777777" w:rsidR="00FA428B" w:rsidRPr="0024087D" w:rsidRDefault="00FA428B" w:rsidP="00D51E6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A27D9D7" w14:textId="77777777" w:rsidR="00FA428B" w:rsidRPr="0024087D" w:rsidRDefault="00FA428B" w:rsidP="00D51E6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3C3EB5FC" w14:textId="77777777" w:rsidTr="00C5328E">
        <w:trPr>
          <w:cantSplit/>
        </w:trPr>
        <w:tc>
          <w:tcPr>
            <w:tcW w:w="794" w:type="dxa"/>
          </w:tcPr>
          <w:p w14:paraId="55DCD87B" w14:textId="77777777" w:rsidR="00D51E6A" w:rsidRPr="0024087D" w:rsidRDefault="00D51E6A" w:rsidP="00C5328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69DC8C" w14:textId="5B343C73" w:rsidR="00D51E6A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69DB0A19" w14:textId="77777777" w:rsidTr="00C5328E">
        <w:trPr>
          <w:cantSplit/>
        </w:trPr>
        <w:tc>
          <w:tcPr>
            <w:tcW w:w="794" w:type="dxa"/>
            <w:vAlign w:val="center"/>
          </w:tcPr>
          <w:p w14:paraId="4CD85731" w14:textId="77777777" w:rsidR="00D51E6A" w:rsidRPr="0024087D" w:rsidRDefault="002A14CB" w:rsidP="00C5328E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14:paraId="2295DA0E" w14:textId="77777777" w:rsidR="00D51E6A" w:rsidRPr="0024087D" w:rsidRDefault="00ED0C39" w:rsidP="00ED0C39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چه عوامل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سبب افسردگ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پس از زا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24087D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مان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م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24087D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شود؟</w:t>
            </w:r>
          </w:p>
        </w:tc>
      </w:tr>
      <w:tr w:rsidR="0024087D" w:rsidRPr="0024087D" w14:paraId="536F9FE8" w14:textId="77777777" w:rsidTr="00C5328E">
        <w:trPr>
          <w:cantSplit/>
        </w:trPr>
        <w:tc>
          <w:tcPr>
            <w:tcW w:w="794" w:type="dxa"/>
          </w:tcPr>
          <w:p w14:paraId="131F5812" w14:textId="77777777" w:rsidR="00D51E6A" w:rsidRPr="0024087D" w:rsidRDefault="00D51E6A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826F19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ECF3A4" w14:textId="77777777" w:rsidR="00ED0C39" w:rsidRPr="0024087D" w:rsidRDefault="00ED0C39" w:rsidP="00ED0C39">
            <w:pPr>
              <w:rPr>
                <w:rFonts w:cs="Arial"/>
                <w:rtl/>
              </w:rPr>
            </w:pPr>
            <w:r w:rsidRPr="0024087D">
              <w:rPr>
                <w:rFonts w:cs="Arial"/>
                <w:rtl/>
              </w:rPr>
              <w:t>تغ</w:t>
            </w:r>
            <w:r w:rsidRPr="0024087D">
              <w:rPr>
                <w:rFonts w:cs="Arial" w:hint="cs"/>
                <w:rtl/>
              </w:rPr>
              <w:t>یی</w:t>
            </w:r>
            <w:r w:rsidRPr="0024087D">
              <w:rPr>
                <w:rFonts w:cs="Arial" w:hint="eastAsia"/>
                <w:rtl/>
              </w:rPr>
              <w:t>رات</w:t>
            </w:r>
            <w:r w:rsidRPr="0024087D">
              <w:rPr>
                <w:rFonts w:cs="Arial"/>
                <w:rtl/>
              </w:rPr>
              <w:t xml:space="preserve"> ز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ست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و جسم</w:t>
            </w:r>
            <w:r w:rsidRPr="0024087D">
              <w:rPr>
                <w:rFonts w:cs="Arial" w:hint="cs"/>
                <w:rtl/>
              </w:rPr>
              <w:t>ی-</w:t>
            </w:r>
            <w:r w:rsidRPr="0024087D">
              <w:rPr>
                <w:rFonts w:cs="Arial"/>
                <w:rtl/>
              </w:rPr>
              <w:t xml:space="preserve"> تغ</w:t>
            </w:r>
            <w:r w:rsidRPr="0024087D">
              <w:rPr>
                <w:rFonts w:cs="Arial" w:hint="cs"/>
                <w:rtl/>
              </w:rPr>
              <w:t>یی</w:t>
            </w:r>
            <w:r w:rsidRPr="0024087D">
              <w:rPr>
                <w:rFonts w:cs="Arial" w:hint="eastAsia"/>
                <w:rtl/>
              </w:rPr>
              <w:t>رات</w:t>
            </w:r>
            <w:r w:rsidRPr="0024087D">
              <w:rPr>
                <w:rFonts w:cs="Arial"/>
                <w:rtl/>
              </w:rPr>
              <w:t xml:space="preserve"> ف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ز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ک</w:t>
            </w:r>
            <w:r w:rsidRPr="0024087D">
              <w:rPr>
                <w:rFonts w:cs="Arial" w:hint="cs"/>
                <w:rtl/>
              </w:rPr>
              <w:t>ی</w:t>
            </w:r>
          </w:p>
          <w:p w14:paraId="3F4BA116" w14:textId="77777777" w:rsidR="00D51E6A" w:rsidRPr="0024087D" w:rsidRDefault="00D51E6A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4087D" w:rsidRPr="0024087D" w14:paraId="63A0E1F1" w14:textId="77777777" w:rsidTr="00C5328E">
        <w:trPr>
          <w:cantSplit/>
        </w:trPr>
        <w:tc>
          <w:tcPr>
            <w:tcW w:w="794" w:type="dxa"/>
          </w:tcPr>
          <w:p w14:paraId="7C567C17" w14:textId="77777777" w:rsidR="00D51E6A" w:rsidRPr="0024087D" w:rsidRDefault="00D51E6A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E38561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F809A00" w14:textId="77777777" w:rsidR="00D51E6A" w:rsidRPr="0024087D" w:rsidRDefault="00ED0C39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24087D">
              <w:rPr>
                <w:rFonts w:cs="Arial"/>
                <w:rtl/>
              </w:rPr>
              <w:t>تغ</w:t>
            </w:r>
            <w:r w:rsidRPr="0024087D">
              <w:rPr>
                <w:rFonts w:cs="Arial" w:hint="cs"/>
                <w:rtl/>
              </w:rPr>
              <w:t>یی</w:t>
            </w:r>
            <w:r w:rsidRPr="0024087D">
              <w:rPr>
                <w:rFonts w:cs="Arial" w:hint="eastAsia"/>
                <w:rtl/>
              </w:rPr>
              <w:t>رات</w:t>
            </w:r>
            <w:r w:rsidRPr="0024087D">
              <w:rPr>
                <w:rFonts w:cs="Arial"/>
                <w:rtl/>
              </w:rPr>
              <w:t xml:space="preserve"> عاطف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زنان </w:t>
            </w:r>
            <w:r w:rsidRPr="0024087D">
              <w:rPr>
                <w:rFonts w:cs="Arial" w:hint="cs"/>
                <w:rtl/>
              </w:rPr>
              <w:t>-</w:t>
            </w:r>
            <w:r w:rsidRPr="0024087D">
              <w:rPr>
                <w:rFonts w:cs="Arial"/>
                <w:rtl/>
              </w:rPr>
              <w:t>تغ</w:t>
            </w:r>
            <w:r w:rsidRPr="0024087D">
              <w:rPr>
                <w:rFonts w:cs="Arial" w:hint="cs"/>
                <w:rtl/>
              </w:rPr>
              <w:t>یی</w:t>
            </w:r>
            <w:r w:rsidRPr="0024087D">
              <w:rPr>
                <w:rFonts w:cs="Arial" w:hint="eastAsia"/>
                <w:rtl/>
              </w:rPr>
              <w:t>رات</w:t>
            </w:r>
            <w:r w:rsidRPr="0024087D">
              <w:rPr>
                <w:rFonts w:cs="Arial"/>
                <w:rtl/>
              </w:rPr>
              <w:t xml:space="preserve"> اجتماع</w:t>
            </w:r>
            <w:r w:rsidRPr="0024087D">
              <w:rPr>
                <w:rFonts w:cs="Arial" w:hint="cs"/>
                <w:rtl/>
              </w:rPr>
              <w:t>ی</w:t>
            </w:r>
          </w:p>
        </w:tc>
      </w:tr>
      <w:tr w:rsidR="0024087D" w:rsidRPr="0024087D" w14:paraId="5A566814" w14:textId="77777777" w:rsidTr="00C5328E">
        <w:trPr>
          <w:cantSplit/>
        </w:trPr>
        <w:tc>
          <w:tcPr>
            <w:tcW w:w="794" w:type="dxa"/>
          </w:tcPr>
          <w:p w14:paraId="2E08C2A1" w14:textId="77777777" w:rsidR="00D51E6A" w:rsidRPr="0024087D" w:rsidRDefault="00D51E6A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1F596E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B69A9D" w14:textId="77777777" w:rsidR="00D51E6A" w:rsidRPr="0024087D" w:rsidRDefault="00ED0C39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/>
                <w:rtl/>
              </w:rPr>
              <w:t>پ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شامدها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استرس</w:t>
            </w:r>
            <w:r w:rsidRPr="0024087D">
              <w:rPr>
                <w:rFonts w:cs="Arial" w:hint="cs"/>
                <w:rtl/>
              </w:rPr>
              <w:t xml:space="preserve"> </w:t>
            </w:r>
            <w:r w:rsidRPr="0024087D">
              <w:rPr>
                <w:rFonts w:cs="Arial"/>
                <w:rtl/>
              </w:rPr>
              <w:t>زا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زندگ</w:t>
            </w:r>
            <w:r w:rsidRPr="0024087D">
              <w:rPr>
                <w:rFonts w:cs="Arial" w:hint="cs"/>
                <w:rtl/>
              </w:rPr>
              <w:t>ی</w:t>
            </w:r>
          </w:p>
        </w:tc>
      </w:tr>
      <w:tr w:rsidR="0024087D" w:rsidRPr="0024087D" w14:paraId="3BF42D00" w14:textId="77777777" w:rsidTr="00C5328E">
        <w:trPr>
          <w:cantSplit/>
        </w:trPr>
        <w:tc>
          <w:tcPr>
            <w:tcW w:w="794" w:type="dxa"/>
          </w:tcPr>
          <w:p w14:paraId="3FE3A873" w14:textId="77777777" w:rsidR="00D51E6A" w:rsidRPr="0024087D" w:rsidRDefault="00D51E6A" w:rsidP="00C5328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C20DCF" w14:textId="77777777" w:rsidR="00D51E6A" w:rsidRPr="0024087D" w:rsidRDefault="00D51E6A" w:rsidP="00C532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98835B" w14:textId="77777777" w:rsidR="00D51E6A" w:rsidRPr="0024087D" w:rsidRDefault="00E4467D" w:rsidP="00C532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4889">
              <w:rPr>
                <w:rFonts w:cs="B Nazanin" w:hint="cs"/>
                <w:color w:val="FF0000"/>
                <w:rtl/>
              </w:rPr>
              <w:t>همه موارد</w:t>
            </w:r>
          </w:p>
        </w:tc>
      </w:tr>
      <w:tr w:rsidR="00D51E6A" w:rsidRPr="0024087D" w14:paraId="0D7916CE" w14:textId="77777777" w:rsidTr="00C5328E">
        <w:trPr>
          <w:cantSplit/>
        </w:trPr>
        <w:tc>
          <w:tcPr>
            <w:tcW w:w="794" w:type="dxa"/>
          </w:tcPr>
          <w:p w14:paraId="216F250E" w14:textId="77777777" w:rsidR="00D51E6A" w:rsidRPr="0024087D" w:rsidRDefault="00D51E6A" w:rsidP="00C5328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FED4B93" w14:textId="77777777" w:rsidR="00D51E6A" w:rsidRPr="0024087D" w:rsidRDefault="00C06DCE" w:rsidP="00C5328E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796C8C7D" w14:textId="77777777" w:rsidR="00D51E6A" w:rsidRPr="0024087D" w:rsidRDefault="00D51E6A" w:rsidP="00D51E6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4568554" w14:textId="77777777" w:rsidR="00D51E6A" w:rsidRPr="0024087D" w:rsidRDefault="00D51E6A" w:rsidP="00D51E6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3E41D215" w14:textId="77777777" w:rsidTr="00384EF9">
        <w:trPr>
          <w:cantSplit/>
        </w:trPr>
        <w:tc>
          <w:tcPr>
            <w:tcW w:w="794" w:type="dxa"/>
          </w:tcPr>
          <w:p w14:paraId="1645D357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14:paraId="0FC972B2" w14:textId="7DFFDCAB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1CA783E0" w14:textId="77777777" w:rsidTr="00384EF9">
        <w:trPr>
          <w:cantSplit/>
        </w:trPr>
        <w:tc>
          <w:tcPr>
            <w:tcW w:w="794" w:type="dxa"/>
            <w:vAlign w:val="center"/>
          </w:tcPr>
          <w:p w14:paraId="7E254B0A" w14:textId="77777777" w:rsidR="00384EF9" w:rsidRPr="0024087D" w:rsidRDefault="00384EF9" w:rsidP="00384EF9">
            <w:pPr>
              <w:pStyle w:val="a"/>
              <w:keepNext/>
              <w:keepLines/>
              <w:ind w:left="32" w:firstLine="39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     </w:t>
            </w:r>
          </w:p>
        </w:tc>
        <w:tc>
          <w:tcPr>
            <w:tcW w:w="9411" w:type="dxa"/>
            <w:gridSpan w:val="2"/>
          </w:tcPr>
          <w:p w14:paraId="77BCAF8C" w14:textId="77777777" w:rsidR="00384EF9" w:rsidRPr="0024087D" w:rsidRDefault="00ED0C39" w:rsidP="00ED0C39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کدام گزینه به عنوان 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توص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24087D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ه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ها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مناسب برا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پدر و مادر بهتر بودن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صحیح می باشد؟</w:t>
            </w:r>
          </w:p>
        </w:tc>
      </w:tr>
      <w:tr w:rsidR="0024087D" w:rsidRPr="0024087D" w14:paraId="37219FC8" w14:textId="77777777" w:rsidTr="00384EF9">
        <w:trPr>
          <w:cantSplit/>
        </w:trPr>
        <w:tc>
          <w:tcPr>
            <w:tcW w:w="794" w:type="dxa"/>
          </w:tcPr>
          <w:p w14:paraId="617ADF25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CF862D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5B503A" w14:textId="77777777" w:rsidR="00384EF9" w:rsidRPr="0024087D" w:rsidRDefault="00ED0C39" w:rsidP="00ED0C39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/>
                <w:rtl/>
              </w:rPr>
              <w:t>خوشا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ندترکردن</w:t>
            </w:r>
            <w:r w:rsidRPr="0024087D">
              <w:rPr>
                <w:rFonts w:cs="Arial"/>
                <w:rtl/>
              </w:rPr>
              <w:t xml:space="preserve"> فضا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خانوادگ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-</w:t>
            </w:r>
            <w:r w:rsidRPr="0024087D">
              <w:rPr>
                <w:rFonts w:cs="Arial"/>
                <w:rtl/>
              </w:rPr>
              <w:t xml:space="preserve"> برقرار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ارتباط خوب و مؤثر با کودك</w:t>
            </w:r>
          </w:p>
        </w:tc>
      </w:tr>
      <w:tr w:rsidR="0024087D" w:rsidRPr="0024087D" w14:paraId="008E34E9" w14:textId="77777777" w:rsidTr="00384EF9">
        <w:trPr>
          <w:cantSplit/>
        </w:trPr>
        <w:tc>
          <w:tcPr>
            <w:tcW w:w="794" w:type="dxa"/>
          </w:tcPr>
          <w:p w14:paraId="1FFB85EA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4D15B6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B46A755" w14:textId="77777777" w:rsidR="00384EF9" w:rsidRPr="0024087D" w:rsidRDefault="00ED0C39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/>
                <w:rtl/>
              </w:rPr>
              <w:t>برا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کودکان  خود زمانها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خاص در نظر بگ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ر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د</w:t>
            </w:r>
            <w:r w:rsidRPr="0024087D">
              <w:rPr>
                <w:rFonts w:cs="Arial"/>
                <w:rtl/>
              </w:rPr>
              <w:t>.</w:t>
            </w:r>
          </w:p>
        </w:tc>
      </w:tr>
      <w:tr w:rsidR="0024087D" w:rsidRPr="0024087D" w14:paraId="3830EE08" w14:textId="77777777" w:rsidTr="00384EF9">
        <w:trPr>
          <w:cantSplit/>
        </w:trPr>
        <w:tc>
          <w:tcPr>
            <w:tcW w:w="794" w:type="dxa"/>
          </w:tcPr>
          <w:p w14:paraId="6A9077A1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4A430A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2FABCFD" w14:textId="77777777" w:rsidR="00384EF9" w:rsidRPr="0024087D" w:rsidRDefault="00ED0C39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 xml:space="preserve">مفهوم </w:t>
            </w:r>
            <w:r w:rsidRPr="0024087D">
              <w:rPr>
                <w:rFonts w:cs="Arial"/>
                <w:rtl/>
              </w:rPr>
              <w:t>«دوستت دارم را به کودك منتقل کن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د</w:t>
            </w:r>
            <w:r w:rsidRPr="0024087D">
              <w:rPr>
                <w:rFonts w:cs="Arial"/>
                <w:rtl/>
              </w:rPr>
              <w:t xml:space="preserve"> »</w:t>
            </w:r>
          </w:p>
        </w:tc>
      </w:tr>
      <w:tr w:rsidR="0024087D" w:rsidRPr="0024087D" w14:paraId="6EFDD666" w14:textId="77777777" w:rsidTr="00384EF9">
        <w:trPr>
          <w:cantSplit/>
        </w:trPr>
        <w:tc>
          <w:tcPr>
            <w:tcW w:w="794" w:type="dxa"/>
          </w:tcPr>
          <w:p w14:paraId="4828849E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7487D3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28B8F1A" w14:textId="77777777" w:rsidR="00384EF9" w:rsidRPr="0024087D" w:rsidRDefault="00ED0C39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4889">
              <w:rPr>
                <w:rFonts w:cs="Arial" w:hint="cs"/>
                <w:color w:val="FF0000"/>
                <w:rtl/>
              </w:rPr>
              <w:t>همه موارد</w:t>
            </w:r>
          </w:p>
        </w:tc>
      </w:tr>
      <w:tr w:rsidR="00384EF9" w:rsidRPr="0024087D" w14:paraId="368E0A86" w14:textId="77777777" w:rsidTr="00384EF9">
        <w:trPr>
          <w:cantSplit/>
        </w:trPr>
        <w:tc>
          <w:tcPr>
            <w:tcW w:w="794" w:type="dxa"/>
          </w:tcPr>
          <w:p w14:paraId="1B16EDEF" w14:textId="77777777" w:rsidR="00384EF9" w:rsidRPr="0024087D" w:rsidRDefault="00384EF9" w:rsidP="00384EF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9B2AC6F" w14:textId="77777777" w:rsidR="00384EF9" w:rsidRPr="0024087D" w:rsidRDefault="00C06DCE" w:rsidP="00384EF9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02367540" w14:textId="77777777" w:rsidR="00D51E6A" w:rsidRPr="0024087D" w:rsidRDefault="00D51E6A" w:rsidP="00D51E6A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E3CBF0F" w14:textId="77777777" w:rsidR="00DA6CEC" w:rsidRPr="0024087D" w:rsidRDefault="00DA6CEC" w:rsidP="00872B7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7B7AA619" w14:textId="77777777" w:rsidR="00847B11" w:rsidRPr="0024087D" w:rsidRDefault="00847B11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4874267E" w14:textId="77777777" w:rsidTr="00384EF9">
        <w:trPr>
          <w:cantSplit/>
        </w:trPr>
        <w:tc>
          <w:tcPr>
            <w:tcW w:w="794" w:type="dxa"/>
          </w:tcPr>
          <w:p w14:paraId="2B430365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4E60C56" w14:textId="5BC1849B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6AB5354E" w14:textId="77777777" w:rsidTr="00384EF9">
        <w:trPr>
          <w:cantSplit/>
        </w:trPr>
        <w:tc>
          <w:tcPr>
            <w:tcW w:w="794" w:type="dxa"/>
          </w:tcPr>
          <w:p w14:paraId="2AF59527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14:paraId="2A67C9CB" w14:textId="77777777" w:rsidR="00384EF9" w:rsidRPr="0024087D" w:rsidRDefault="00ED0C39" w:rsidP="00ED0C39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چه عوامل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موجب خشم م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گردد؟</w:t>
            </w:r>
          </w:p>
        </w:tc>
      </w:tr>
      <w:tr w:rsidR="0024087D" w:rsidRPr="0024087D" w14:paraId="02A9A05E" w14:textId="77777777" w:rsidTr="00384EF9">
        <w:trPr>
          <w:cantSplit/>
        </w:trPr>
        <w:tc>
          <w:tcPr>
            <w:tcW w:w="794" w:type="dxa"/>
          </w:tcPr>
          <w:p w14:paraId="44CAD2E5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0961B3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F5E6F1" w14:textId="77777777" w:rsidR="00384EF9" w:rsidRPr="0024087D" w:rsidRDefault="00ED0C39" w:rsidP="00ED0C39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/>
                <w:rtl/>
              </w:rPr>
              <w:t>خاطرات غمناک گذشته م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تواند منجر به احساسات و افکار خشمگ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ن</w:t>
            </w:r>
            <w:r w:rsidRPr="0024087D">
              <w:rPr>
                <w:rFonts w:cs="Arial"/>
                <w:rtl/>
              </w:rPr>
              <w:t xml:space="preserve"> شود</w:t>
            </w:r>
          </w:p>
        </w:tc>
      </w:tr>
      <w:tr w:rsidR="0024087D" w:rsidRPr="0024087D" w14:paraId="1586C67A" w14:textId="77777777" w:rsidTr="00384EF9">
        <w:trPr>
          <w:cantSplit/>
        </w:trPr>
        <w:tc>
          <w:tcPr>
            <w:tcW w:w="794" w:type="dxa"/>
          </w:tcPr>
          <w:p w14:paraId="4079F071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0A0508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6FD68E" w14:textId="77777777" w:rsidR="00384EF9" w:rsidRPr="0024087D" w:rsidRDefault="00ED0C39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/>
                <w:rtl/>
              </w:rPr>
              <w:t>رو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دادها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ا</w:t>
            </w:r>
            <w:r w:rsidRPr="0024087D">
              <w:rPr>
                <w:rFonts w:cs="Arial"/>
                <w:rtl/>
              </w:rPr>
              <w:t xml:space="preserve"> افراد منجر به عصبان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ت</w:t>
            </w:r>
            <w:r w:rsidRPr="0024087D">
              <w:rPr>
                <w:rFonts w:cs="Arial"/>
                <w:rtl/>
              </w:rPr>
              <w:t xml:space="preserve"> م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شوند</w:t>
            </w:r>
          </w:p>
        </w:tc>
      </w:tr>
      <w:tr w:rsidR="0024087D" w:rsidRPr="0024087D" w14:paraId="343D6BD0" w14:textId="77777777" w:rsidTr="00384EF9">
        <w:trPr>
          <w:cantSplit/>
        </w:trPr>
        <w:tc>
          <w:tcPr>
            <w:tcW w:w="794" w:type="dxa"/>
          </w:tcPr>
          <w:p w14:paraId="6E78F555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68B4DE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8EF6D36" w14:textId="77777777" w:rsidR="00384EF9" w:rsidRPr="0024087D" w:rsidRDefault="00ED0C39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/>
                <w:rtl/>
              </w:rPr>
              <w:t>بعض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افراد در خانواده ها</w:t>
            </w:r>
            <w:r w:rsidRPr="0024087D">
              <w:rPr>
                <w:rFonts w:cs="Arial" w:hint="cs"/>
                <w:rtl/>
              </w:rPr>
              <w:t>یی</w:t>
            </w:r>
            <w:r w:rsidRPr="0024087D">
              <w:rPr>
                <w:rFonts w:cs="Arial"/>
                <w:rtl/>
              </w:rPr>
              <w:t xml:space="preserve"> رشد کرده اند که کنترل احساسات در آن ها  ضع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ف</w:t>
            </w:r>
            <w:r w:rsidRPr="0024087D">
              <w:rPr>
                <w:rFonts w:cs="Arial"/>
                <w:rtl/>
              </w:rPr>
              <w:t xml:space="preserve"> و درجه خشم بالا بوده است</w:t>
            </w:r>
          </w:p>
        </w:tc>
      </w:tr>
      <w:tr w:rsidR="0024087D" w:rsidRPr="0024087D" w14:paraId="736F554C" w14:textId="77777777" w:rsidTr="00384EF9">
        <w:trPr>
          <w:cantSplit/>
        </w:trPr>
        <w:tc>
          <w:tcPr>
            <w:tcW w:w="794" w:type="dxa"/>
          </w:tcPr>
          <w:p w14:paraId="335DD112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2A7675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50F34F4" w14:textId="77777777" w:rsidR="00384EF9" w:rsidRPr="0024087D" w:rsidRDefault="00ED0C39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4889">
              <w:rPr>
                <w:rFonts w:cs="Arial" w:hint="cs"/>
                <w:color w:val="FF0000"/>
                <w:rtl/>
              </w:rPr>
              <w:t>الف و ج</w:t>
            </w:r>
          </w:p>
        </w:tc>
      </w:tr>
      <w:tr w:rsidR="00384EF9" w:rsidRPr="0024087D" w14:paraId="2C2E3E54" w14:textId="77777777" w:rsidTr="00384EF9">
        <w:trPr>
          <w:cantSplit/>
        </w:trPr>
        <w:tc>
          <w:tcPr>
            <w:tcW w:w="794" w:type="dxa"/>
          </w:tcPr>
          <w:p w14:paraId="11282A97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F69E93" w14:textId="77777777" w:rsidR="00384EF9" w:rsidRPr="0024087D" w:rsidRDefault="00C06DC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0519D697" w14:textId="77777777" w:rsidR="00DA6CEC" w:rsidRPr="0024087D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12C24D68" w14:textId="77777777" w:rsidTr="00384EF9">
        <w:trPr>
          <w:cantSplit/>
        </w:trPr>
        <w:tc>
          <w:tcPr>
            <w:tcW w:w="794" w:type="dxa"/>
          </w:tcPr>
          <w:p w14:paraId="4B4A0990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5DC7AE" w14:textId="2A090B25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6A6EC5A4" w14:textId="77777777" w:rsidTr="00384EF9">
        <w:trPr>
          <w:cantSplit/>
        </w:trPr>
        <w:tc>
          <w:tcPr>
            <w:tcW w:w="794" w:type="dxa"/>
          </w:tcPr>
          <w:p w14:paraId="43205789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14:paraId="4ACB0AEB" w14:textId="77777777" w:rsidR="00384EF9" w:rsidRPr="0024087D" w:rsidRDefault="00BD4E09" w:rsidP="00533F82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کدام گزینه می تواند جزء 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عقاید مضر 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خشم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باشد؟</w:t>
            </w:r>
          </w:p>
        </w:tc>
      </w:tr>
      <w:tr w:rsidR="0024087D" w:rsidRPr="0024087D" w14:paraId="7F1E4C8E" w14:textId="77777777" w:rsidTr="00384EF9">
        <w:trPr>
          <w:cantSplit/>
        </w:trPr>
        <w:tc>
          <w:tcPr>
            <w:tcW w:w="794" w:type="dxa"/>
          </w:tcPr>
          <w:p w14:paraId="36A1107A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01E160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2FFD89" w14:textId="77777777" w:rsidR="00384EF9" w:rsidRPr="0024087D" w:rsidRDefault="00533F82" w:rsidP="00533F82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/>
                <w:rtl/>
              </w:rPr>
              <w:t>" نم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توانم خشم خود را کنترل  کنم، پدرم فرد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عصبان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بود و من ا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ن</w:t>
            </w:r>
            <w:r w:rsidRPr="0024087D">
              <w:rPr>
                <w:rFonts w:cs="Arial"/>
                <w:rtl/>
              </w:rPr>
              <w:t xml:space="preserve"> خصوص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ت</w:t>
            </w:r>
            <w:r w:rsidRPr="0024087D">
              <w:rPr>
                <w:rFonts w:cs="Arial"/>
                <w:rtl/>
              </w:rPr>
              <w:t xml:space="preserve"> را از او به ارث برده</w:t>
            </w:r>
            <w:r w:rsidRPr="0024087D">
              <w:rPr>
                <w:rFonts w:cs="Arial"/>
              </w:rPr>
              <w:t xml:space="preserve"> </w:t>
            </w:r>
            <w:r w:rsidRPr="0024087D">
              <w:rPr>
                <w:rFonts w:cs="Arial" w:hint="eastAsia"/>
                <w:rtl/>
              </w:rPr>
              <w:t>ام</w:t>
            </w:r>
            <w:r w:rsidRPr="0024087D">
              <w:rPr>
                <w:rFonts w:cs="Arial"/>
              </w:rPr>
              <w:t xml:space="preserve">" </w:t>
            </w:r>
          </w:p>
        </w:tc>
      </w:tr>
      <w:tr w:rsidR="0024087D" w:rsidRPr="0024087D" w14:paraId="05E9DBCE" w14:textId="77777777" w:rsidTr="00384EF9">
        <w:trPr>
          <w:cantSplit/>
        </w:trPr>
        <w:tc>
          <w:tcPr>
            <w:tcW w:w="794" w:type="dxa"/>
          </w:tcPr>
          <w:p w14:paraId="486BD0FB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3D0E83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062B5EC" w14:textId="77777777" w:rsidR="00384EF9" w:rsidRPr="0024087D" w:rsidRDefault="00533F82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/>
                <w:rtl/>
              </w:rPr>
              <w:t>اگر خشمم را بروز ندهم منفجر م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شوم.</w:t>
            </w:r>
          </w:p>
        </w:tc>
      </w:tr>
      <w:tr w:rsidR="0024087D" w:rsidRPr="0024087D" w14:paraId="49FB35E3" w14:textId="77777777" w:rsidTr="00384EF9">
        <w:trPr>
          <w:cantSplit/>
        </w:trPr>
        <w:tc>
          <w:tcPr>
            <w:tcW w:w="794" w:type="dxa"/>
          </w:tcPr>
          <w:p w14:paraId="77A222BB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1B6948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0A2A0B0" w14:textId="77777777" w:rsidR="00384EF9" w:rsidRPr="0024087D" w:rsidRDefault="00533F82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/>
                <w:rtl/>
              </w:rPr>
              <w:t>اگر عصبان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شوم اضطرابم از ب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ن</w:t>
            </w:r>
            <w:r w:rsidRPr="0024087D">
              <w:rPr>
                <w:rFonts w:cs="Arial"/>
                <w:rtl/>
              </w:rPr>
              <w:t xml:space="preserve"> م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 w:hint="eastAsia"/>
                <w:rtl/>
              </w:rPr>
              <w:t>رود</w:t>
            </w:r>
          </w:p>
        </w:tc>
      </w:tr>
      <w:tr w:rsidR="0024087D" w:rsidRPr="0024087D" w14:paraId="0514B16B" w14:textId="77777777" w:rsidTr="00384EF9">
        <w:trPr>
          <w:cantSplit/>
        </w:trPr>
        <w:tc>
          <w:tcPr>
            <w:tcW w:w="794" w:type="dxa"/>
          </w:tcPr>
          <w:p w14:paraId="454F16E9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2ED37F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74635C" w14:textId="77777777" w:rsidR="00384EF9" w:rsidRPr="0024087D" w:rsidRDefault="00533F82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4889">
              <w:rPr>
                <w:rFonts w:cs="Arial" w:hint="cs"/>
                <w:color w:val="FF0000"/>
                <w:rtl/>
              </w:rPr>
              <w:t>همه موارد</w:t>
            </w:r>
          </w:p>
        </w:tc>
      </w:tr>
      <w:tr w:rsidR="00384EF9" w:rsidRPr="0024087D" w14:paraId="4C6E6590" w14:textId="77777777" w:rsidTr="00384EF9">
        <w:trPr>
          <w:cantSplit/>
        </w:trPr>
        <w:tc>
          <w:tcPr>
            <w:tcW w:w="794" w:type="dxa"/>
          </w:tcPr>
          <w:p w14:paraId="05E7060E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DFF2B3" w14:textId="77777777" w:rsidR="00384EF9" w:rsidRPr="0024087D" w:rsidRDefault="00C06DC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423B296B" w14:textId="77777777" w:rsidR="00DA6CEC" w:rsidRPr="0024087D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16A73B4B" w14:textId="77777777" w:rsidTr="00384EF9">
        <w:trPr>
          <w:cantSplit/>
        </w:trPr>
        <w:tc>
          <w:tcPr>
            <w:tcW w:w="794" w:type="dxa"/>
          </w:tcPr>
          <w:p w14:paraId="72B0BB1F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077885" w14:textId="37FD664E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569874C5" w14:textId="77777777" w:rsidTr="00384EF9">
        <w:trPr>
          <w:cantSplit/>
        </w:trPr>
        <w:tc>
          <w:tcPr>
            <w:tcW w:w="794" w:type="dxa"/>
          </w:tcPr>
          <w:p w14:paraId="289A6FD6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14:paraId="47C11D93" w14:textId="77777777" w:rsidR="00384EF9" w:rsidRPr="0024087D" w:rsidRDefault="00F33E94" w:rsidP="00080481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اولین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قدم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در کنترل استرس:</w:t>
            </w:r>
          </w:p>
        </w:tc>
      </w:tr>
      <w:tr w:rsidR="0024087D" w:rsidRPr="0024087D" w14:paraId="3DE2088F" w14:textId="77777777" w:rsidTr="00384EF9">
        <w:trPr>
          <w:cantSplit/>
        </w:trPr>
        <w:tc>
          <w:tcPr>
            <w:tcW w:w="794" w:type="dxa"/>
          </w:tcPr>
          <w:p w14:paraId="31C47BFD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D56B41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B808E5A" w14:textId="77777777" w:rsidR="00384EF9" w:rsidRPr="0024087D" w:rsidRDefault="00F33E94" w:rsidP="00F33E94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4889">
              <w:rPr>
                <w:rFonts w:cs="Arial" w:hint="cs"/>
                <w:color w:val="FF0000"/>
                <w:rtl/>
              </w:rPr>
              <w:t>شناخت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هرچه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بهتر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خودتان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است (عکس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العملتان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در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شرایط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مختلف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چگونه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است؟،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چه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عواملی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باعث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استرس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تان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می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شود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؟ و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هنگام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استرس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چه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رفتاری</w:t>
            </w:r>
            <w:r w:rsidRPr="00844889">
              <w:rPr>
                <w:rFonts w:cs="Arial"/>
                <w:color w:val="FF0000"/>
                <w:rtl/>
              </w:rPr>
              <w:t xml:space="preserve"> </w:t>
            </w:r>
            <w:r w:rsidRPr="00844889">
              <w:rPr>
                <w:rFonts w:cs="Arial" w:hint="cs"/>
                <w:color w:val="FF0000"/>
                <w:rtl/>
              </w:rPr>
              <w:t>دارید؟</w:t>
            </w:r>
          </w:p>
        </w:tc>
      </w:tr>
      <w:tr w:rsidR="0024087D" w:rsidRPr="0024087D" w14:paraId="6BD87DD3" w14:textId="77777777" w:rsidTr="00384EF9">
        <w:trPr>
          <w:cantSplit/>
        </w:trPr>
        <w:tc>
          <w:tcPr>
            <w:tcW w:w="794" w:type="dxa"/>
          </w:tcPr>
          <w:p w14:paraId="236F2527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F0FC6A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107801" w14:textId="77777777" w:rsidR="00384EF9" w:rsidRPr="0024087D" w:rsidRDefault="00F33E94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تمرین مواجه با استرس</w:t>
            </w:r>
          </w:p>
        </w:tc>
      </w:tr>
      <w:tr w:rsidR="0024087D" w:rsidRPr="0024087D" w14:paraId="114D0EEB" w14:textId="77777777" w:rsidTr="00384EF9">
        <w:trPr>
          <w:cantSplit/>
        </w:trPr>
        <w:tc>
          <w:tcPr>
            <w:tcW w:w="794" w:type="dxa"/>
          </w:tcPr>
          <w:p w14:paraId="6B600215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3CD856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2444D10" w14:textId="77777777" w:rsidR="00384EF9" w:rsidRPr="0024087D" w:rsidRDefault="00F33E94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شناسایی تغییرات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رفتاری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ناشی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از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استرس</w:t>
            </w:r>
          </w:p>
        </w:tc>
      </w:tr>
      <w:tr w:rsidR="0024087D" w:rsidRPr="0024087D" w14:paraId="350723F1" w14:textId="77777777" w:rsidTr="00384EF9">
        <w:trPr>
          <w:cantSplit/>
        </w:trPr>
        <w:tc>
          <w:tcPr>
            <w:tcW w:w="794" w:type="dxa"/>
          </w:tcPr>
          <w:p w14:paraId="54421860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AE04E7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FEC637" w14:textId="77777777" w:rsidR="00384EF9" w:rsidRPr="0024087D" w:rsidRDefault="00F33E94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همه موارد</w:t>
            </w:r>
          </w:p>
        </w:tc>
      </w:tr>
      <w:tr w:rsidR="00384EF9" w:rsidRPr="0024087D" w14:paraId="2DC85A4A" w14:textId="77777777" w:rsidTr="00384EF9">
        <w:trPr>
          <w:cantSplit/>
        </w:trPr>
        <w:tc>
          <w:tcPr>
            <w:tcW w:w="794" w:type="dxa"/>
          </w:tcPr>
          <w:p w14:paraId="6DFAA6F8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E470CE" w14:textId="77777777" w:rsidR="00384EF9" w:rsidRPr="0024087D" w:rsidRDefault="00C06DC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7A3C9F59" w14:textId="77777777" w:rsidR="00DA6CEC" w:rsidRPr="0024087D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4E90B7F6" w14:textId="77777777" w:rsidTr="00384EF9">
        <w:trPr>
          <w:cantSplit/>
        </w:trPr>
        <w:tc>
          <w:tcPr>
            <w:tcW w:w="794" w:type="dxa"/>
          </w:tcPr>
          <w:p w14:paraId="02BA0AB4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394820" w14:textId="0F4A8C57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787E4929" w14:textId="77777777" w:rsidTr="00384EF9">
        <w:trPr>
          <w:cantSplit/>
        </w:trPr>
        <w:tc>
          <w:tcPr>
            <w:tcW w:w="794" w:type="dxa"/>
          </w:tcPr>
          <w:p w14:paraId="20EE3C06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14:paraId="6E817BFB" w14:textId="77777777" w:rsidR="00384EF9" w:rsidRPr="0024087D" w:rsidRDefault="000E2121" w:rsidP="000E2121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کدام گزینه در مورد کنترل استرس صحیح می باشد؟</w:t>
            </w:r>
            <w:r w:rsidR="00384EF9" w:rsidRPr="0024087D">
              <w:rPr>
                <w:rFonts w:cs="B Nazanin" w:hint="cs"/>
                <w:rtl/>
              </w:rPr>
              <w:t xml:space="preserve"> </w:t>
            </w:r>
          </w:p>
        </w:tc>
      </w:tr>
      <w:tr w:rsidR="0024087D" w:rsidRPr="0024087D" w14:paraId="274EBD8C" w14:textId="77777777" w:rsidTr="00384EF9">
        <w:trPr>
          <w:cantSplit/>
        </w:trPr>
        <w:tc>
          <w:tcPr>
            <w:tcW w:w="794" w:type="dxa"/>
          </w:tcPr>
          <w:p w14:paraId="1FC9A933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6CD462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81C78AF" w14:textId="77777777" w:rsidR="00384EF9" w:rsidRPr="0024087D" w:rsidRDefault="000E2121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اولویتها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را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مشخص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کنید</w:t>
            </w:r>
            <w:r w:rsidRPr="0024087D">
              <w:rPr>
                <w:rFonts w:cs="Arial"/>
                <w:rtl/>
              </w:rPr>
              <w:t xml:space="preserve"> . </w:t>
            </w:r>
            <w:r w:rsidRPr="0024087D">
              <w:rPr>
                <w:rFonts w:cs="Arial" w:hint="cs"/>
                <w:rtl/>
              </w:rPr>
              <w:t>مدیریت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زمان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داشته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باشید</w:t>
            </w:r>
            <w:r w:rsidRPr="0024087D">
              <w:rPr>
                <w:rFonts w:cs="Arial"/>
                <w:rtl/>
              </w:rPr>
              <w:t>.</w:t>
            </w:r>
          </w:p>
        </w:tc>
      </w:tr>
      <w:tr w:rsidR="0024087D" w:rsidRPr="0024087D" w14:paraId="34D17DAF" w14:textId="77777777" w:rsidTr="00384EF9">
        <w:trPr>
          <w:cantSplit/>
        </w:trPr>
        <w:tc>
          <w:tcPr>
            <w:tcW w:w="794" w:type="dxa"/>
          </w:tcPr>
          <w:p w14:paraId="12CA73E3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CC7EA3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F2335BD" w14:textId="77777777" w:rsidR="00384EF9" w:rsidRPr="0024087D" w:rsidRDefault="000E2121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تمرین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مواجه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موقعیتهای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استرس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زا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انجام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دهید</w:t>
            </w:r>
          </w:p>
        </w:tc>
      </w:tr>
      <w:tr w:rsidR="0024087D" w:rsidRPr="0024087D" w14:paraId="0D5F3C1B" w14:textId="77777777" w:rsidTr="00384EF9">
        <w:trPr>
          <w:cantSplit/>
        </w:trPr>
        <w:tc>
          <w:tcPr>
            <w:tcW w:w="794" w:type="dxa"/>
          </w:tcPr>
          <w:p w14:paraId="63CF7D4F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073EA1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FA74C9" w14:textId="77777777" w:rsidR="00384EF9" w:rsidRPr="0024087D" w:rsidRDefault="000E2121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خواسته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های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خود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را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بررسی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کنید</w:t>
            </w:r>
            <w:r w:rsidRPr="0024087D">
              <w:rPr>
                <w:rFonts w:cs="Arial"/>
                <w:rtl/>
              </w:rPr>
              <w:t xml:space="preserve">. </w:t>
            </w:r>
            <w:r w:rsidRPr="0024087D">
              <w:rPr>
                <w:rFonts w:cs="Arial" w:hint="cs"/>
                <w:rtl/>
              </w:rPr>
              <w:t>سعی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کنید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اهداف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واقع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گرایانه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داشته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باشید</w:t>
            </w:r>
            <w:r w:rsidRPr="0024087D">
              <w:rPr>
                <w:rFonts w:cs="Arial"/>
                <w:rtl/>
              </w:rPr>
              <w:t>.</w:t>
            </w:r>
          </w:p>
        </w:tc>
      </w:tr>
      <w:tr w:rsidR="0024087D" w:rsidRPr="0024087D" w14:paraId="4516332E" w14:textId="77777777" w:rsidTr="00384EF9">
        <w:trPr>
          <w:cantSplit/>
        </w:trPr>
        <w:tc>
          <w:tcPr>
            <w:tcW w:w="794" w:type="dxa"/>
          </w:tcPr>
          <w:p w14:paraId="19919FAB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A71E05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0375073" w14:textId="77777777" w:rsidR="00384EF9" w:rsidRPr="0024087D" w:rsidRDefault="000E2121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4889">
              <w:rPr>
                <w:rFonts w:cs="Arial" w:hint="cs"/>
                <w:color w:val="FF0000"/>
                <w:rtl/>
              </w:rPr>
              <w:t>همه موارد</w:t>
            </w:r>
          </w:p>
        </w:tc>
      </w:tr>
      <w:tr w:rsidR="00384EF9" w:rsidRPr="0024087D" w14:paraId="799F18E4" w14:textId="77777777" w:rsidTr="00384EF9">
        <w:trPr>
          <w:cantSplit/>
        </w:trPr>
        <w:tc>
          <w:tcPr>
            <w:tcW w:w="794" w:type="dxa"/>
          </w:tcPr>
          <w:p w14:paraId="7FB64FA9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01B1270" w14:textId="77777777" w:rsidR="00384EF9" w:rsidRPr="0024087D" w:rsidRDefault="00C06DC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678AEA99" w14:textId="77777777" w:rsidR="00DA6CEC" w:rsidRPr="0024087D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29F58F3D" w14:textId="77777777" w:rsidTr="00384EF9">
        <w:trPr>
          <w:cantSplit/>
        </w:trPr>
        <w:tc>
          <w:tcPr>
            <w:tcW w:w="794" w:type="dxa"/>
          </w:tcPr>
          <w:p w14:paraId="5756CE84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3D7D1D" w14:textId="39F69C74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033183A2" w14:textId="77777777" w:rsidTr="00384EF9">
        <w:trPr>
          <w:cantSplit/>
        </w:trPr>
        <w:tc>
          <w:tcPr>
            <w:tcW w:w="794" w:type="dxa"/>
          </w:tcPr>
          <w:p w14:paraId="4C84D87F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14:paraId="1F7268F7" w14:textId="77777777" w:rsidR="00384EF9" w:rsidRPr="0024087D" w:rsidRDefault="000E2121" w:rsidP="000E2121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کدام موارد پیشنهاد مناسب  برای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برای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کاهش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استرس نیست؟</w:t>
            </w:r>
            <w:r w:rsidR="00384EF9" w:rsidRPr="0024087D">
              <w:rPr>
                <w:rFonts w:cs="B Nazanin" w:hint="cs"/>
                <w:rtl/>
              </w:rPr>
              <w:t xml:space="preserve"> </w:t>
            </w:r>
          </w:p>
        </w:tc>
      </w:tr>
      <w:tr w:rsidR="0024087D" w:rsidRPr="0024087D" w14:paraId="298F9709" w14:textId="77777777" w:rsidTr="00384EF9">
        <w:trPr>
          <w:cantSplit/>
        </w:trPr>
        <w:tc>
          <w:tcPr>
            <w:tcW w:w="794" w:type="dxa"/>
          </w:tcPr>
          <w:p w14:paraId="1D937E4C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60F60A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CBB29A" w14:textId="77777777" w:rsidR="00384EF9" w:rsidRPr="0024087D" w:rsidRDefault="000E2121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از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انجام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دو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یا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سه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کار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همزمان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اجتناب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کنید</w:t>
            </w:r>
            <w:r w:rsidRPr="0024087D">
              <w:rPr>
                <w:rFonts w:cs="Arial"/>
                <w:rtl/>
              </w:rPr>
              <w:t>.</w:t>
            </w:r>
          </w:p>
        </w:tc>
      </w:tr>
      <w:tr w:rsidR="0024087D" w:rsidRPr="0024087D" w14:paraId="47F8AF1B" w14:textId="77777777" w:rsidTr="00384EF9">
        <w:trPr>
          <w:cantSplit/>
        </w:trPr>
        <w:tc>
          <w:tcPr>
            <w:tcW w:w="794" w:type="dxa"/>
          </w:tcPr>
          <w:p w14:paraId="04A20CFD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D8FBC8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401880" w14:textId="77777777" w:rsidR="00384EF9" w:rsidRPr="0024087D" w:rsidRDefault="000E2121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55BA">
              <w:rPr>
                <w:rFonts w:cs="Arial" w:hint="cs"/>
                <w:color w:val="FF0000"/>
                <w:rtl/>
              </w:rPr>
              <w:t>سعی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کنید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کامل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باشید</w:t>
            </w:r>
            <w:r w:rsidRPr="001855BA">
              <w:rPr>
                <w:rFonts w:cs="Arial"/>
                <w:color w:val="FF0000"/>
                <w:rtl/>
              </w:rPr>
              <w:t xml:space="preserve">. </w:t>
            </w:r>
            <w:r w:rsidRPr="001855BA">
              <w:rPr>
                <w:rFonts w:cs="Arial" w:hint="cs"/>
                <w:color w:val="FF0000"/>
                <w:rtl/>
              </w:rPr>
              <w:t>باید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همه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کارها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را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انجام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دهید</w:t>
            </w:r>
            <w:r w:rsidRPr="001855BA">
              <w:rPr>
                <w:rFonts w:cs="Arial"/>
                <w:color w:val="FF0000"/>
                <w:rtl/>
              </w:rPr>
              <w:t>.</w:t>
            </w:r>
          </w:p>
        </w:tc>
      </w:tr>
      <w:tr w:rsidR="0024087D" w:rsidRPr="0024087D" w14:paraId="61AAD7DB" w14:textId="77777777" w:rsidTr="00384EF9">
        <w:trPr>
          <w:cantSplit/>
        </w:trPr>
        <w:tc>
          <w:tcPr>
            <w:tcW w:w="794" w:type="dxa"/>
          </w:tcPr>
          <w:p w14:paraId="2A627906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C9A955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971E6AA" w14:textId="77777777" w:rsidR="00384EF9" w:rsidRPr="0024087D" w:rsidRDefault="000E2121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کارهایتان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را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برنامه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ریزی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کنید</w:t>
            </w:r>
            <w:r w:rsidRPr="0024087D">
              <w:rPr>
                <w:rFonts w:cs="Arial"/>
                <w:rtl/>
              </w:rPr>
              <w:t xml:space="preserve">. </w:t>
            </w:r>
            <w:r w:rsidRPr="0024087D">
              <w:rPr>
                <w:rFonts w:cs="Arial" w:hint="cs"/>
                <w:rtl/>
              </w:rPr>
              <w:t>اولویتها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را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دستور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کار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قرار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دهید</w:t>
            </w:r>
            <w:r w:rsidRPr="0024087D">
              <w:rPr>
                <w:rFonts w:cs="Arial"/>
                <w:rtl/>
              </w:rPr>
              <w:t>.</w:t>
            </w:r>
          </w:p>
        </w:tc>
      </w:tr>
      <w:tr w:rsidR="0024087D" w:rsidRPr="0024087D" w14:paraId="17908D96" w14:textId="77777777" w:rsidTr="00384EF9">
        <w:trPr>
          <w:cantSplit/>
        </w:trPr>
        <w:tc>
          <w:tcPr>
            <w:tcW w:w="794" w:type="dxa"/>
          </w:tcPr>
          <w:p w14:paraId="7227CD10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F2DD37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F1D714E" w14:textId="77777777" w:rsidR="00384EF9" w:rsidRPr="0024087D" w:rsidRDefault="000E2121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منابع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خشنودی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برای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خود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بیابید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ممکن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است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خانواده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دوست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سرگرمی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علایق،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آخر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هفته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های مخصوص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یا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تعطیلات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باشد</w:t>
            </w:r>
            <w:r w:rsidRPr="0024087D">
              <w:rPr>
                <w:rFonts w:cs="Arial"/>
                <w:rtl/>
              </w:rPr>
              <w:t>.</w:t>
            </w:r>
          </w:p>
        </w:tc>
      </w:tr>
      <w:tr w:rsidR="00384EF9" w:rsidRPr="0024087D" w14:paraId="520A3D86" w14:textId="77777777" w:rsidTr="00384EF9">
        <w:trPr>
          <w:cantSplit/>
        </w:trPr>
        <w:tc>
          <w:tcPr>
            <w:tcW w:w="794" w:type="dxa"/>
          </w:tcPr>
          <w:p w14:paraId="1F947B93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E558634" w14:textId="77777777" w:rsidR="00384EF9" w:rsidRPr="0024087D" w:rsidRDefault="00C06DC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6DE72634" w14:textId="77777777" w:rsidR="00DA6CEC" w:rsidRPr="0024087D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2B22C0AF" w14:textId="77777777" w:rsidTr="00384EF9">
        <w:trPr>
          <w:cantSplit/>
        </w:trPr>
        <w:tc>
          <w:tcPr>
            <w:tcW w:w="794" w:type="dxa"/>
          </w:tcPr>
          <w:p w14:paraId="57B181A4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FC74805" w14:textId="44DCE67B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27BE313F" w14:textId="77777777" w:rsidTr="00384EF9">
        <w:trPr>
          <w:cantSplit/>
        </w:trPr>
        <w:tc>
          <w:tcPr>
            <w:tcW w:w="794" w:type="dxa"/>
          </w:tcPr>
          <w:p w14:paraId="6F46BD62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14:paraId="07DC4135" w14:textId="77777777" w:rsidR="00384EF9" w:rsidRPr="0024087D" w:rsidRDefault="00332766" w:rsidP="00332766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کدام گزینه در مورد سبك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های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ارتباطی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بین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والدین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کودکان صحیح می باشد؟</w:t>
            </w: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</w:p>
        </w:tc>
      </w:tr>
      <w:tr w:rsidR="0024087D" w:rsidRPr="0024087D" w14:paraId="09C12031" w14:textId="77777777" w:rsidTr="00384EF9">
        <w:trPr>
          <w:cantSplit/>
        </w:trPr>
        <w:tc>
          <w:tcPr>
            <w:tcW w:w="794" w:type="dxa"/>
          </w:tcPr>
          <w:p w14:paraId="4674110F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BF37C0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BCAAFA4" w14:textId="77777777" w:rsidR="00384EF9" w:rsidRPr="0024087D" w:rsidRDefault="00332766" w:rsidP="00332766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فرزندپروری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مستبدانه :موفق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ترین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روش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فرزندپروری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است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پذیرش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و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روابط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نزدیک،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روش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های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کنترل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سازگارانه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واستقلال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دادن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مناسب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را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شامل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شود</w:t>
            </w:r>
            <w:r w:rsidRPr="0024087D">
              <w:rPr>
                <w:rFonts w:cs="Arial"/>
                <w:rtl/>
              </w:rPr>
              <w:t>.</w:t>
            </w:r>
          </w:p>
        </w:tc>
      </w:tr>
      <w:tr w:rsidR="0024087D" w:rsidRPr="0024087D" w14:paraId="03556783" w14:textId="77777777" w:rsidTr="00384EF9">
        <w:trPr>
          <w:cantSplit/>
        </w:trPr>
        <w:tc>
          <w:tcPr>
            <w:tcW w:w="794" w:type="dxa"/>
          </w:tcPr>
          <w:p w14:paraId="50FCA3B5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214188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1DBABAA" w14:textId="77777777" w:rsidR="00384EF9" w:rsidRPr="0024087D" w:rsidRDefault="00332766" w:rsidP="00332766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فرزندپروری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مقتدرانه :از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نظر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پذیرش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و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روابط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نزدیک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پایین،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از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نظر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کنترل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اجباری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بالا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و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از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نظر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استقلال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دادن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 xml:space="preserve">پایین را شامل می شود </w:t>
            </w:r>
          </w:p>
        </w:tc>
      </w:tr>
      <w:tr w:rsidR="0024087D" w:rsidRPr="0024087D" w14:paraId="6048624B" w14:textId="77777777" w:rsidTr="00384EF9">
        <w:trPr>
          <w:cantSplit/>
        </w:trPr>
        <w:tc>
          <w:tcPr>
            <w:tcW w:w="794" w:type="dxa"/>
          </w:tcPr>
          <w:p w14:paraId="7E70BC64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F84430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5CB995" w14:textId="77777777" w:rsidR="00384EF9" w:rsidRPr="0024087D" w:rsidRDefault="00332766" w:rsidP="00332766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فرزندپروری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آسان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گیرانه: در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این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سبک،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والدین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مهرورز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و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پذیرا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هستند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متوقع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هستند،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کنترل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زیادی بر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رفتار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فرزندان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خود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اعمال می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کنند</w:t>
            </w:r>
          </w:p>
        </w:tc>
      </w:tr>
      <w:tr w:rsidR="0024087D" w:rsidRPr="0024087D" w14:paraId="3A9750D9" w14:textId="77777777" w:rsidTr="00384EF9">
        <w:trPr>
          <w:cantSplit/>
        </w:trPr>
        <w:tc>
          <w:tcPr>
            <w:tcW w:w="794" w:type="dxa"/>
          </w:tcPr>
          <w:p w14:paraId="53EFB6EE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49A094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A2189E" w14:textId="77777777" w:rsidR="00384EF9" w:rsidRPr="0024087D" w:rsidRDefault="00332766" w:rsidP="00332766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55BA">
              <w:rPr>
                <w:rFonts w:cs="Arial" w:hint="cs"/>
                <w:color w:val="FF0000"/>
                <w:rtl/>
              </w:rPr>
              <w:t>فرزندپروری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بی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اعتنا: در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این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روش،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پذیرش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و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روابط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پایین،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کنترل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کم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و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بی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تفاوتی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کلی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نسبت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به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استقلال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دادن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وجود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دارد</w:t>
            </w:r>
            <w:r w:rsidRPr="001855BA">
              <w:rPr>
                <w:rFonts w:cs="Arial"/>
                <w:color w:val="FF0000"/>
                <w:rtl/>
              </w:rPr>
              <w:t>.</w:t>
            </w:r>
          </w:p>
        </w:tc>
      </w:tr>
      <w:tr w:rsidR="00384EF9" w:rsidRPr="0024087D" w14:paraId="26DDBF72" w14:textId="77777777" w:rsidTr="00384EF9">
        <w:trPr>
          <w:cantSplit/>
        </w:trPr>
        <w:tc>
          <w:tcPr>
            <w:tcW w:w="794" w:type="dxa"/>
          </w:tcPr>
          <w:p w14:paraId="5A055A70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A6B7114" w14:textId="77777777" w:rsidR="00384EF9" w:rsidRPr="0024087D" w:rsidRDefault="00C06DC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24062E37" w14:textId="77777777" w:rsidR="00DA6CEC" w:rsidRPr="0024087D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1FBFED57" w14:textId="77777777" w:rsidTr="00384EF9">
        <w:trPr>
          <w:cantSplit/>
        </w:trPr>
        <w:tc>
          <w:tcPr>
            <w:tcW w:w="794" w:type="dxa"/>
          </w:tcPr>
          <w:p w14:paraId="1C27B77E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B72980" w14:textId="6982DC71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190DD64D" w14:textId="77777777" w:rsidTr="00384EF9">
        <w:trPr>
          <w:cantSplit/>
        </w:trPr>
        <w:tc>
          <w:tcPr>
            <w:tcW w:w="794" w:type="dxa"/>
          </w:tcPr>
          <w:p w14:paraId="2100F448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14:paraId="3CA8212F" w14:textId="77777777" w:rsidR="00384EF9" w:rsidRPr="0024087D" w:rsidRDefault="00332766" w:rsidP="00332766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چگونه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تاب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آور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شویم؟</w:t>
            </w:r>
          </w:p>
        </w:tc>
      </w:tr>
      <w:tr w:rsidR="0024087D" w:rsidRPr="0024087D" w14:paraId="496C7E8B" w14:textId="77777777" w:rsidTr="00384EF9">
        <w:trPr>
          <w:cantSplit/>
        </w:trPr>
        <w:tc>
          <w:tcPr>
            <w:tcW w:w="794" w:type="dxa"/>
          </w:tcPr>
          <w:p w14:paraId="42E313BA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78928D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89AE5BE" w14:textId="77777777" w:rsidR="00384EF9" w:rsidRPr="0024087D" w:rsidRDefault="00332766" w:rsidP="00332766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فرد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تاب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آور،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نحوه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استدلال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و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نگرش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متفاوتی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مواجهه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شرایط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ناگوار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اتخاذ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میکند</w:t>
            </w:r>
          </w:p>
        </w:tc>
      </w:tr>
      <w:tr w:rsidR="0024087D" w:rsidRPr="0024087D" w14:paraId="067E25EE" w14:textId="77777777" w:rsidTr="00384EF9">
        <w:trPr>
          <w:cantSplit/>
        </w:trPr>
        <w:tc>
          <w:tcPr>
            <w:tcW w:w="794" w:type="dxa"/>
          </w:tcPr>
          <w:p w14:paraId="623F7023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BDE028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4D3886" w14:textId="77777777" w:rsidR="00384EF9" w:rsidRPr="0024087D" w:rsidRDefault="00332766" w:rsidP="00332766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به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جای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فاجعه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ساختن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از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مشکل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و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گرفتار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شدن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تبعات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آن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خود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و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توانایی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هایش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توجه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بیشتری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می کند</w:t>
            </w:r>
            <w:r w:rsidRPr="0024087D">
              <w:rPr>
                <w:rFonts w:cs="Arial"/>
                <w:rtl/>
              </w:rPr>
              <w:t>.</w:t>
            </w:r>
          </w:p>
        </w:tc>
      </w:tr>
      <w:tr w:rsidR="0024087D" w:rsidRPr="0024087D" w14:paraId="039D6ED8" w14:textId="77777777" w:rsidTr="00384EF9">
        <w:trPr>
          <w:cantSplit/>
        </w:trPr>
        <w:tc>
          <w:tcPr>
            <w:tcW w:w="794" w:type="dxa"/>
          </w:tcPr>
          <w:p w14:paraId="3081C63F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9F2DDC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AF3BFE" w14:textId="77777777" w:rsidR="00384EF9" w:rsidRPr="0024087D" w:rsidRDefault="00332766" w:rsidP="00332766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افراد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تاب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آور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رابطه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 xml:space="preserve">قدیمی 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شرایط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ناگوار</w:t>
            </w:r>
            <w:r w:rsidRPr="0024087D">
              <w:rPr>
                <w:rFonts w:cs="Arial"/>
                <w:rtl/>
              </w:rPr>
              <w:t>-</w:t>
            </w:r>
            <w:r w:rsidRPr="0024087D">
              <w:rPr>
                <w:rFonts w:cs="Arial" w:hint="cs"/>
                <w:rtl/>
              </w:rPr>
              <w:t>آسیب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روانی را جایگزین رابطه شرایط پرمخاطره-رشد و بالندگی می کند</w:t>
            </w:r>
          </w:p>
        </w:tc>
      </w:tr>
      <w:tr w:rsidR="0024087D" w:rsidRPr="0024087D" w14:paraId="4EF8B362" w14:textId="77777777" w:rsidTr="00384EF9">
        <w:trPr>
          <w:cantSplit/>
        </w:trPr>
        <w:tc>
          <w:tcPr>
            <w:tcW w:w="794" w:type="dxa"/>
          </w:tcPr>
          <w:p w14:paraId="49B219B4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90E1EF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1387BF8" w14:textId="77777777" w:rsidR="00384EF9" w:rsidRPr="0024087D" w:rsidRDefault="00332766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55BA">
              <w:rPr>
                <w:rFonts w:cs="Arial" w:hint="cs"/>
                <w:color w:val="FF0000"/>
                <w:rtl/>
              </w:rPr>
              <w:t>الف و ب</w:t>
            </w:r>
          </w:p>
        </w:tc>
      </w:tr>
      <w:tr w:rsidR="00384EF9" w:rsidRPr="0024087D" w14:paraId="6F9A537B" w14:textId="77777777" w:rsidTr="00384EF9">
        <w:trPr>
          <w:cantSplit/>
        </w:trPr>
        <w:tc>
          <w:tcPr>
            <w:tcW w:w="794" w:type="dxa"/>
          </w:tcPr>
          <w:p w14:paraId="36068BB9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42AF8DF" w14:textId="77777777" w:rsidR="00384EF9" w:rsidRPr="0024087D" w:rsidRDefault="00C06DC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0E819909" w14:textId="77777777" w:rsidR="00DA6CEC" w:rsidRPr="0024087D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02B31372" w14:textId="77777777" w:rsidTr="00384EF9">
        <w:trPr>
          <w:cantSplit/>
        </w:trPr>
        <w:tc>
          <w:tcPr>
            <w:tcW w:w="794" w:type="dxa"/>
          </w:tcPr>
          <w:p w14:paraId="1CD8B1C8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291262" w14:textId="5C4FBA22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1CFFFBD0" w14:textId="77777777" w:rsidTr="00384EF9">
        <w:trPr>
          <w:cantSplit/>
        </w:trPr>
        <w:tc>
          <w:tcPr>
            <w:tcW w:w="794" w:type="dxa"/>
          </w:tcPr>
          <w:p w14:paraId="2AFDA7B9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14:paraId="60183D99" w14:textId="77777777" w:rsidR="00384EF9" w:rsidRPr="0024087D" w:rsidRDefault="00EB5B0C" w:rsidP="00EB5B0C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والدین هنگام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استفاده کودک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نوجوان از اینترنت تمامی مواردزیررا باید انجام دهند  بجز:</w:t>
            </w:r>
          </w:p>
        </w:tc>
      </w:tr>
      <w:tr w:rsidR="0024087D" w:rsidRPr="0024087D" w14:paraId="1A02EAF6" w14:textId="77777777" w:rsidTr="00384EF9">
        <w:trPr>
          <w:cantSplit/>
        </w:trPr>
        <w:tc>
          <w:tcPr>
            <w:tcW w:w="794" w:type="dxa"/>
          </w:tcPr>
          <w:p w14:paraId="236C1D40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AAED0E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954EC89" w14:textId="77777777" w:rsidR="00384EF9" w:rsidRPr="0024087D" w:rsidRDefault="00EB5B0C" w:rsidP="00EB5B0C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اکانتی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عنوان</w:t>
            </w:r>
            <w:r w:rsidRPr="0024087D">
              <w:rPr>
                <w:rFonts w:cs="Arial"/>
                <w:rtl/>
              </w:rPr>
              <w:t xml:space="preserve"> " </w:t>
            </w:r>
            <w:r w:rsidRPr="0024087D">
              <w:rPr>
                <w:rFonts w:cs="Arial" w:hint="cs"/>
                <w:rtl/>
              </w:rPr>
              <w:t>دوست</w:t>
            </w:r>
            <w:r w:rsidRPr="0024087D">
              <w:rPr>
                <w:rFonts w:cs="Arial"/>
                <w:rtl/>
              </w:rPr>
              <w:t xml:space="preserve"> " </w:t>
            </w:r>
            <w:r w:rsidRPr="0024087D">
              <w:rPr>
                <w:rFonts w:cs="Arial" w:hint="cs"/>
                <w:rtl/>
              </w:rPr>
              <w:t>وی</w:t>
            </w:r>
            <w:r w:rsidRPr="0024087D">
              <w:rPr>
                <w:rFonts w:cs="Arial"/>
              </w:rPr>
              <w:t xml:space="preserve"> </w:t>
            </w:r>
            <w:r w:rsidRPr="0024087D">
              <w:rPr>
                <w:rFonts w:cs="Arial" w:hint="cs"/>
                <w:rtl/>
              </w:rPr>
              <w:t>بسازید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و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نظارت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کنید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آنها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فضای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مجازی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چه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کنند</w:t>
            </w:r>
          </w:p>
        </w:tc>
      </w:tr>
      <w:tr w:rsidR="0024087D" w:rsidRPr="0024087D" w14:paraId="3E93697D" w14:textId="77777777" w:rsidTr="00384EF9">
        <w:trPr>
          <w:cantSplit/>
        </w:trPr>
        <w:tc>
          <w:tcPr>
            <w:tcW w:w="794" w:type="dxa"/>
          </w:tcPr>
          <w:p w14:paraId="7CFC92C4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975A46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6EE6A7" w14:textId="77777777" w:rsidR="00384EF9" w:rsidRPr="0024087D" w:rsidRDefault="00EB5B0C" w:rsidP="00EB5B0C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به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کودک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برای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ساختن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پروفایل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کمکن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کنید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تا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مطمین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شوید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اطلاعات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بیش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از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حد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شخصی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را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آن قرار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نمی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دهد</w:t>
            </w:r>
          </w:p>
        </w:tc>
      </w:tr>
      <w:tr w:rsidR="0024087D" w:rsidRPr="0024087D" w14:paraId="05EB6649" w14:textId="77777777" w:rsidTr="00384EF9">
        <w:trPr>
          <w:cantSplit/>
        </w:trPr>
        <w:tc>
          <w:tcPr>
            <w:tcW w:w="794" w:type="dxa"/>
          </w:tcPr>
          <w:p w14:paraId="3842B707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74607B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5A63FD3" w14:textId="77777777" w:rsidR="00384EF9" w:rsidRPr="0024087D" w:rsidRDefault="00EB5B0C" w:rsidP="00EB5B0C">
            <w:pPr>
              <w:rPr>
                <w:rStyle w:val="StyleComplexNazanin"/>
                <w:rFonts w:asciiTheme="majorBidi" w:hAnsiTheme="majorBidi" w:cs="B Nazanin"/>
                <w:lang w:bidi="fa-IR"/>
              </w:rPr>
            </w:pPr>
            <w:r w:rsidRPr="0024087D">
              <w:rPr>
                <w:rFonts w:cs="Arial" w:hint="cs"/>
                <w:rtl/>
              </w:rPr>
              <w:t>چک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تنظیمات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امنیت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شخصی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اینترنت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و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فضاهای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مجازی</w:t>
            </w:r>
            <w:r w:rsidRPr="0024087D">
              <w:rPr>
                <w:rFonts w:cs="Arial"/>
              </w:rPr>
              <w:t xml:space="preserve"> </w:t>
            </w:r>
          </w:p>
        </w:tc>
      </w:tr>
      <w:tr w:rsidR="0024087D" w:rsidRPr="0024087D" w14:paraId="63CF27FA" w14:textId="77777777" w:rsidTr="00384EF9">
        <w:trPr>
          <w:cantSplit/>
        </w:trPr>
        <w:tc>
          <w:tcPr>
            <w:tcW w:w="794" w:type="dxa"/>
          </w:tcPr>
          <w:p w14:paraId="32BFAFE6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CBD8ED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4DFC26" w14:textId="77777777" w:rsidR="00384EF9" w:rsidRPr="0024087D" w:rsidRDefault="00EB5B0C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55BA">
              <w:rPr>
                <w:rFonts w:cs="Arial" w:hint="cs"/>
                <w:color w:val="FF0000"/>
                <w:rtl/>
              </w:rPr>
              <w:t>دادن اختیار و آزادی تام به نوجوان در راستای کار با اینترنت</w:t>
            </w:r>
          </w:p>
        </w:tc>
      </w:tr>
      <w:tr w:rsidR="00384EF9" w:rsidRPr="0024087D" w14:paraId="09F34FEC" w14:textId="77777777" w:rsidTr="00384EF9">
        <w:trPr>
          <w:cantSplit/>
        </w:trPr>
        <w:tc>
          <w:tcPr>
            <w:tcW w:w="794" w:type="dxa"/>
          </w:tcPr>
          <w:p w14:paraId="1D3D8A7F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F6FA75" w14:textId="77777777" w:rsidR="00384EF9" w:rsidRPr="0024087D" w:rsidRDefault="00C06DC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564DB60C" w14:textId="77777777" w:rsidR="00DA6CEC" w:rsidRPr="0024087D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18270A56" w14:textId="77777777" w:rsidTr="00384EF9">
        <w:trPr>
          <w:cantSplit/>
        </w:trPr>
        <w:tc>
          <w:tcPr>
            <w:tcW w:w="794" w:type="dxa"/>
          </w:tcPr>
          <w:p w14:paraId="7E4DD5BA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B0D4BF1" w14:textId="79A49772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62933453" w14:textId="77777777" w:rsidTr="00384EF9">
        <w:trPr>
          <w:cantSplit/>
        </w:trPr>
        <w:tc>
          <w:tcPr>
            <w:tcW w:w="794" w:type="dxa"/>
          </w:tcPr>
          <w:p w14:paraId="2CC4380C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14:paraId="7EA6DDAD" w14:textId="77777777" w:rsidR="00384EF9" w:rsidRPr="0024087D" w:rsidRDefault="00EB5B0C" w:rsidP="00EB5B0C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کدام گزینه جزءاثرات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طولانی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مدت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سوء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استفاده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از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کودکان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u w:val="single"/>
                <w:rtl/>
                <w:lang w:bidi="fa-IR"/>
              </w:rPr>
              <w:t>نمی باشد؟</w:t>
            </w:r>
          </w:p>
        </w:tc>
      </w:tr>
      <w:tr w:rsidR="0024087D" w:rsidRPr="0024087D" w14:paraId="43FC8831" w14:textId="77777777" w:rsidTr="00384EF9">
        <w:trPr>
          <w:cantSplit/>
        </w:trPr>
        <w:tc>
          <w:tcPr>
            <w:tcW w:w="794" w:type="dxa"/>
          </w:tcPr>
          <w:p w14:paraId="444B455E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B11299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233D31" w14:textId="77777777" w:rsidR="00EB5B0C" w:rsidRPr="0024087D" w:rsidRDefault="00EB5B0C" w:rsidP="00EB5B0C">
            <w:pPr>
              <w:rPr>
                <w:rFonts w:cs="Arial"/>
                <w:rtl/>
              </w:rPr>
            </w:pPr>
            <w:r w:rsidRPr="0024087D">
              <w:rPr>
                <w:rFonts w:cs="Arial" w:hint="cs"/>
                <w:rtl/>
              </w:rPr>
              <w:t>مشکل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برقراری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ارتباط- کاهش پیشرفت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امور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زندگی</w:t>
            </w:r>
          </w:p>
          <w:p w14:paraId="3CEF50D3" w14:textId="77777777" w:rsidR="00384EF9" w:rsidRPr="0024087D" w:rsidRDefault="00384EF9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4087D" w:rsidRPr="0024087D" w14:paraId="40A71217" w14:textId="77777777" w:rsidTr="00384EF9">
        <w:trPr>
          <w:cantSplit/>
        </w:trPr>
        <w:tc>
          <w:tcPr>
            <w:tcW w:w="794" w:type="dxa"/>
          </w:tcPr>
          <w:p w14:paraId="4A019BF6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C9163E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F671540" w14:textId="77777777" w:rsidR="00384EF9" w:rsidRPr="0024087D" w:rsidRDefault="00EB5B0C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اختلال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احترام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نفس مشکل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عواطف -اختلال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در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تغذیه</w:t>
            </w:r>
          </w:p>
        </w:tc>
      </w:tr>
      <w:tr w:rsidR="0024087D" w:rsidRPr="0024087D" w14:paraId="1761547A" w14:textId="77777777" w:rsidTr="00384EF9">
        <w:trPr>
          <w:cantSplit/>
        </w:trPr>
        <w:tc>
          <w:tcPr>
            <w:tcW w:w="794" w:type="dxa"/>
          </w:tcPr>
          <w:p w14:paraId="646DCE07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85BBEE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878E0D" w14:textId="77777777" w:rsidR="00384EF9" w:rsidRPr="0024087D" w:rsidRDefault="00EB5B0C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مرور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خاطرات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گذشته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( فلاش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بك)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کابوس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های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شبانه</w:t>
            </w:r>
          </w:p>
        </w:tc>
      </w:tr>
      <w:tr w:rsidR="0024087D" w:rsidRPr="0024087D" w14:paraId="215F8CE4" w14:textId="77777777" w:rsidTr="00384EF9">
        <w:trPr>
          <w:cantSplit/>
        </w:trPr>
        <w:tc>
          <w:tcPr>
            <w:tcW w:w="794" w:type="dxa"/>
          </w:tcPr>
          <w:p w14:paraId="0BF2984D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C97C7D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0B9C24A" w14:textId="77777777" w:rsidR="00384EF9" w:rsidRPr="0024087D" w:rsidRDefault="00EB5B0C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55BA">
              <w:rPr>
                <w:rFonts w:cs="Arial" w:hint="cs"/>
                <w:color w:val="FF0000"/>
                <w:rtl/>
              </w:rPr>
              <w:t>دگرآزاری</w:t>
            </w:r>
          </w:p>
        </w:tc>
      </w:tr>
      <w:tr w:rsidR="00384EF9" w:rsidRPr="0024087D" w14:paraId="791B1F90" w14:textId="77777777" w:rsidTr="00384EF9">
        <w:trPr>
          <w:cantSplit/>
        </w:trPr>
        <w:tc>
          <w:tcPr>
            <w:tcW w:w="794" w:type="dxa"/>
          </w:tcPr>
          <w:p w14:paraId="69ACD1FB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6006B25" w14:textId="77777777" w:rsidR="00384EF9" w:rsidRPr="0024087D" w:rsidRDefault="00C06DC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2096CF33" w14:textId="77777777" w:rsidR="00DA6CEC" w:rsidRPr="0024087D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3533CAAC" w14:textId="77777777" w:rsidTr="00384EF9">
        <w:trPr>
          <w:cantSplit/>
        </w:trPr>
        <w:tc>
          <w:tcPr>
            <w:tcW w:w="794" w:type="dxa"/>
          </w:tcPr>
          <w:p w14:paraId="5497A2FB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544DA6" w14:textId="3A52DC3D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333E02FE" w14:textId="77777777" w:rsidTr="00384EF9">
        <w:trPr>
          <w:cantSplit/>
        </w:trPr>
        <w:tc>
          <w:tcPr>
            <w:tcW w:w="794" w:type="dxa"/>
          </w:tcPr>
          <w:p w14:paraId="1EF2FB82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14:paraId="6AA76797" w14:textId="77777777" w:rsidR="00384EF9" w:rsidRPr="0024087D" w:rsidRDefault="00EA26D7" w:rsidP="00EA26D7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در حل تعارض  ازتمامی 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مواردزیرباید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احتراز</w:t>
            </w:r>
            <w:r w:rsidRPr="0024087D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کرد بجز:</w:t>
            </w:r>
          </w:p>
        </w:tc>
      </w:tr>
      <w:tr w:rsidR="0024087D" w:rsidRPr="0024087D" w14:paraId="3C30644C" w14:textId="77777777" w:rsidTr="00384EF9">
        <w:trPr>
          <w:cantSplit/>
        </w:trPr>
        <w:tc>
          <w:tcPr>
            <w:tcW w:w="794" w:type="dxa"/>
          </w:tcPr>
          <w:p w14:paraId="6D059CC4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5C0AE2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1A475B" w14:textId="77777777" w:rsidR="00384EF9" w:rsidRPr="0024087D" w:rsidRDefault="00EA26D7" w:rsidP="00F0195D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تشدید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مجادله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و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کشمکش</w:t>
            </w:r>
            <w:r w:rsidRPr="0024087D">
              <w:rPr>
                <w:rFonts w:hint="cs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تفسیر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منفی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نگر</w:t>
            </w:r>
            <w:r w:rsidRPr="0024087D">
              <w:rPr>
                <w:rFonts w:cs="Arial"/>
                <w:rtl/>
              </w:rPr>
              <w:t>:</w:t>
            </w:r>
            <w:r w:rsidRPr="0024087D">
              <w:rPr>
                <w:rFonts w:hint="cs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اعتبار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کردن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هم</w:t>
            </w:r>
          </w:p>
        </w:tc>
      </w:tr>
      <w:tr w:rsidR="0024087D" w:rsidRPr="0024087D" w14:paraId="008B6453" w14:textId="77777777" w:rsidTr="00384EF9">
        <w:trPr>
          <w:cantSplit/>
        </w:trPr>
        <w:tc>
          <w:tcPr>
            <w:tcW w:w="794" w:type="dxa"/>
          </w:tcPr>
          <w:p w14:paraId="27848337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AA9306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D70FF1" w14:textId="77777777" w:rsidR="00384EF9" w:rsidRPr="0024087D" w:rsidRDefault="00EA26D7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منحرف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کردن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بحث</w:t>
            </w:r>
          </w:p>
        </w:tc>
      </w:tr>
      <w:tr w:rsidR="0024087D" w:rsidRPr="0024087D" w14:paraId="714AED88" w14:textId="77777777" w:rsidTr="00384EF9">
        <w:trPr>
          <w:cantSplit/>
        </w:trPr>
        <w:tc>
          <w:tcPr>
            <w:tcW w:w="794" w:type="dxa"/>
          </w:tcPr>
          <w:p w14:paraId="7E947A79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2B6840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4B1AAC" w14:textId="77777777" w:rsidR="00384EF9" w:rsidRPr="0024087D" w:rsidRDefault="00EA26D7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Arial" w:hint="cs"/>
                <w:rtl/>
              </w:rPr>
              <w:t>دوری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ازگفتگو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یا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قطع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ناگهانی</w:t>
            </w:r>
            <w:r w:rsidRPr="0024087D">
              <w:rPr>
                <w:rFonts w:cs="Arial"/>
                <w:rtl/>
              </w:rPr>
              <w:t xml:space="preserve"> </w:t>
            </w:r>
            <w:r w:rsidRPr="0024087D">
              <w:rPr>
                <w:rFonts w:cs="Arial" w:hint="cs"/>
                <w:rtl/>
              </w:rPr>
              <w:t>مکالمه</w:t>
            </w:r>
          </w:p>
        </w:tc>
      </w:tr>
      <w:tr w:rsidR="0024087D" w:rsidRPr="0024087D" w14:paraId="46A7012D" w14:textId="77777777" w:rsidTr="00384EF9">
        <w:trPr>
          <w:cantSplit/>
        </w:trPr>
        <w:tc>
          <w:tcPr>
            <w:tcW w:w="794" w:type="dxa"/>
          </w:tcPr>
          <w:p w14:paraId="62876B52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2D1ECE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E037B88" w14:textId="77777777" w:rsidR="00384EF9" w:rsidRPr="0024087D" w:rsidRDefault="00EA26D7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55BA">
              <w:rPr>
                <w:rFonts w:cs="Arial" w:hint="cs"/>
                <w:color w:val="FF0000"/>
                <w:rtl/>
              </w:rPr>
              <w:t>گوش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کردن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به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صحبت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ها</w:t>
            </w:r>
            <w:r w:rsidRPr="001855BA">
              <w:rPr>
                <w:rFonts w:cs="Arial"/>
                <w:color w:val="FF0000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و ادامه گفتگو</w:t>
            </w:r>
          </w:p>
        </w:tc>
      </w:tr>
      <w:tr w:rsidR="00384EF9" w:rsidRPr="0024087D" w14:paraId="4A654FE2" w14:textId="77777777" w:rsidTr="00384EF9">
        <w:trPr>
          <w:cantSplit/>
        </w:trPr>
        <w:tc>
          <w:tcPr>
            <w:tcW w:w="794" w:type="dxa"/>
          </w:tcPr>
          <w:p w14:paraId="0FE4EB60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26750D" w14:textId="77777777" w:rsidR="00384EF9" w:rsidRPr="0024087D" w:rsidRDefault="00C06DC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2BB67AFA" w14:textId="77777777" w:rsidR="00DA6CEC" w:rsidRPr="0024087D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66B7A5B2" w14:textId="77777777" w:rsidTr="00384EF9">
        <w:trPr>
          <w:cantSplit/>
        </w:trPr>
        <w:tc>
          <w:tcPr>
            <w:tcW w:w="794" w:type="dxa"/>
          </w:tcPr>
          <w:p w14:paraId="1298958D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ADF5B4" w14:textId="17D7D253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29876322" w14:textId="77777777" w:rsidTr="00384EF9">
        <w:trPr>
          <w:cantSplit/>
        </w:trPr>
        <w:tc>
          <w:tcPr>
            <w:tcW w:w="794" w:type="dxa"/>
          </w:tcPr>
          <w:p w14:paraId="2E5C9D6C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14:paraId="320FF71A" w14:textId="77777777" w:rsidR="00384EF9" w:rsidRPr="0024087D" w:rsidRDefault="00F0195D" w:rsidP="00F0195D">
            <w:pPr>
              <w:ind w:right="216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eastAsia="Calibri" w:hAnsi="Calibri" w:cs="B Nazanin" w:hint="cs"/>
                <w:b/>
                <w:bCs/>
                <w:rtl/>
              </w:rPr>
              <w:t xml:space="preserve">در وابستگی به الکل  ،کدامیک از مواردزیردرمورد علائم ترک صحیح است؟ </w:t>
            </w:r>
          </w:p>
        </w:tc>
      </w:tr>
      <w:tr w:rsidR="0024087D" w:rsidRPr="0024087D" w14:paraId="4F9E8E46" w14:textId="77777777" w:rsidTr="00384EF9">
        <w:trPr>
          <w:cantSplit/>
        </w:trPr>
        <w:tc>
          <w:tcPr>
            <w:tcW w:w="794" w:type="dxa"/>
          </w:tcPr>
          <w:p w14:paraId="49F2DC27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F4A4FB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69D85F" w14:textId="77777777" w:rsidR="00384EF9" w:rsidRPr="0024087D" w:rsidRDefault="00F0195D" w:rsidP="00384EF9">
            <w:pPr>
              <w:pStyle w:val="a2"/>
              <w:keepNext/>
              <w:keepLines/>
              <w:rPr>
                <w:rFonts w:cs="Arial"/>
                <w:rtl/>
              </w:rPr>
            </w:pPr>
            <w:r w:rsidRPr="0024087D">
              <w:rPr>
                <w:rFonts w:cs="Arial" w:hint="cs"/>
                <w:rtl/>
              </w:rPr>
              <w:t xml:space="preserve"> </w:t>
            </w:r>
            <w:r w:rsidRPr="001855BA">
              <w:rPr>
                <w:rFonts w:cs="Arial" w:hint="cs"/>
                <w:color w:val="FF0000"/>
                <w:rtl/>
              </w:rPr>
              <w:t>علائم ترک معمولا 6 تا 8 ساعت پس از آخرین مصرف آن شروع می شود و 14 تا 48 ساعت پس از آن نیز به اوج خودمی رسد</w:t>
            </w:r>
          </w:p>
        </w:tc>
      </w:tr>
      <w:tr w:rsidR="0024087D" w:rsidRPr="0024087D" w14:paraId="4DABE4E1" w14:textId="77777777" w:rsidTr="00384EF9">
        <w:trPr>
          <w:cantSplit/>
        </w:trPr>
        <w:tc>
          <w:tcPr>
            <w:tcW w:w="794" w:type="dxa"/>
          </w:tcPr>
          <w:p w14:paraId="10C50480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4A59A5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C5E0328" w14:textId="77777777" w:rsidR="00384EF9" w:rsidRPr="0024087D" w:rsidRDefault="00F0195D" w:rsidP="00F0195D">
            <w:pPr>
              <w:ind w:right="216"/>
              <w:rPr>
                <w:rFonts w:cs="Arial"/>
                <w:rtl/>
              </w:rPr>
            </w:pPr>
            <w:r w:rsidRPr="0024087D">
              <w:rPr>
                <w:rFonts w:cs="Arial" w:hint="cs"/>
                <w:rtl/>
              </w:rPr>
              <w:t xml:space="preserve"> علائم ترک نهایتا در طول یکماه  از میان می رود.</w:t>
            </w:r>
          </w:p>
        </w:tc>
      </w:tr>
      <w:tr w:rsidR="0024087D" w:rsidRPr="0024087D" w14:paraId="1A6C2C9A" w14:textId="77777777" w:rsidTr="00384EF9">
        <w:trPr>
          <w:cantSplit/>
        </w:trPr>
        <w:tc>
          <w:tcPr>
            <w:tcW w:w="794" w:type="dxa"/>
          </w:tcPr>
          <w:p w14:paraId="5678734A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EBB8C5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F1C4412" w14:textId="77777777" w:rsidR="00384EF9" w:rsidRPr="0024087D" w:rsidRDefault="00F0195D" w:rsidP="00F0195D">
            <w:pPr>
              <w:ind w:right="216"/>
              <w:rPr>
                <w:rFonts w:cs="Arial"/>
                <w:rtl/>
              </w:rPr>
            </w:pPr>
            <w:r w:rsidRPr="0024087D">
              <w:rPr>
                <w:rFonts w:cs="Arial" w:hint="cs"/>
                <w:rtl/>
              </w:rPr>
              <w:t>در 90 درصد افراد ، حین ترک؛ فرد دچار اختلال شناختی و یا دلیریوم می شود.</w:t>
            </w:r>
          </w:p>
        </w:tc>
      </w:tr>
      <w:tr w:rsidR="0024087D" w:rsidRPr="0024087D" w14:paraId="3F5DCB7A" w14:textId="77777777" w:rsidTr="00384EF9">
        <w:trPr>
          <w:cantSplit/>
        </w:trPr>
        <w:tc>
          <w:tcPr>
            <w:tcW w:w="794" w:type="dxa"/>
          </w:tcPr>
          <w:p w14:paraId="42F7BD0D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1C82E6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1D68FF7" w14:textId="77777777" w:rsidR="00384EF9" w:rsidRPr="0024087D" w:rsidRDefault="00384EF9" w:rsidP="00384EF9">
            <w:pPr>
              <w:pStyle w:val="a2"/>
              <w:keepNext/>
              <w:keepLines/>
              <w:rPr>
                <w:rFonts w:cs="Arial"/>
                <w:rtl/>
              </w:rPr>
            </w:pPr>
            <w:r w:rsidRPr="0024087D">
              <w:rPr>
                <w:rFonts w:cs="Arial" w:hint="cs"/>
                <w:rtl/>
              </w:rPr>
              <w:t>همه موارد</w:t>
            </w:r>
          </w:p>
        </w:tc>
      </w:tr>
      <w:tr w:rsidR="00384EF9" w:rsidRPr="0024087D" w14:paraId="3E0510AA" w14:textId="77777777" w:rsidTr="00384EF9">
        <w:trPr>
          <w:cantSplit/>
        </w:trPr>
        <w:tc>
          <w:tcPr>
            <w:tcW w:w="794" w:type="dxa"/>
          </w:tcPr>
          <w:p w14:paraId="0C53CB82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5B2F8F2" w14:textId="77777777" w:rsidR="00384EF9" w:rsidRPr="0024087D" w:rsidRDefault="00C06DC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635D1ECD" w14:textId="77777777" w:rsidR="00DA6CEC" w:rsidRPr="0024087D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6737E89" w14:textId="77777777" w:rsidR="00DA6CEC" w:rsidRPr="0024087D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281B15FE" w14:textId="77777777" w:rsidTr="00384EF9">
        <w:trPr>
          <w:cantSplit/>
        </w:trPr>
        <w:tc>
          <w:tcPr>
            <w:tcW w:w="794" w:type="dxa"/>
          </w:tcPr>
          <w:p w14:paraId="17C9FC01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D5689D" w14:textId="4DAC7C8A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482514E1" w14:textId="77777777" w:rsidTr="00384EF9">
        <w:trPr>
          <w:cantSplit/>
        </w:trPr>
        <w:tc>
          <w:tcPr>
            <w:tcW w:w="794" w:type="dxa"/>
          </w:tcPr>
          <w:p w14:paraId="32278BA3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14:paraId="3224C84E" w14:textId="77777777" w:rsidR="00384EF9" w:rsidRPr="0024087D" w:rsidRDefault="003F1985" w:rsidP="003F1985">
            <w:pPr>
              <w:rPr>
                <w:rFonts w:ascii="Calibri" w:eastAsia="Calibri" w:hAnsi="Calibri"/>
                <w:b/>
                <w:bCs/>
                <w:rtl/>
              </w:rPr>
            </w:pPr>
            <w:r w:rsidRPr="0024087D">
              <w:rPr>
                <w:rFonts w:ascii="Calibri" w:eastAsia="Calibri" w:hAnsi="Calibri" w:hint="cs"/>
                <w:b/>
                <w:bCs/>
                <w:rtl/>
              </w:rPr>
              <w:t>تمامی موارد از عوارض کودک آزاری میباشد به جز</w:t>
            </w:r>
          </w:p>
        </w:tc>
      </w:tr>
      <w:tr w:rsidR="0024087D" w:rsidRPr="0024087D" w14:paraId="72596F28" w14:textId="77777777" w:rsidTr="00384EF9">
        <w:trPr>
          <w:cantSplit/>
        </w:trPr>
        <w:tc>
          <w:tcPr>
            <w:tcW w:w="794" w:type="dxa"/>
          </w:tcPr>
          <w:p w14:paraId="519ECC96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1B6FF5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BA2DF33" w14:textId="77777777" w:rsidR="00384EF9" w:rsidRPr="0024087D" w:rsidRDefault="003F1985" w:rsidP="003F1985">
            <w:pPr>
              <w:rPr>
                <w:rStyle w:val="StyleComplexNazanin"/>
                <w:rFonts w:asciiTheme="majorBidi" w:eastAsiaTheme="minorHAnsi" w:hAnsiTheme="majorBidi" w:cs="B Nazanin"/>
                <w:szCs w:val="22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eastAsiaTheme="minorHAnsi" w:hAnsiTheme="majorBidi" w:cs="B Nazanin" w:hint="cs"/>
                <w:szCs w:val="22"/>
                <w:rtl/>
                <w:lang w:bidi="fa-IR"/>
              </w:rPr>
              <w:t>فرد در بزرگسالی احساس امنیت در کنار اعضای خانواده را ندارد</w:t>
            </w:r>
          </w:p>
        </w:tc>
      </w:tr>
      <w:tr w:rsidR="0024087D" w:rsidRPr="0024087D" w14:paraId="4CD09989" w14:textId="77777777" w:rsidTr="00384EF9">
        <w:trPr>
          <w:cantSplit/>
        </w:trPr>
        <w:tc>
          <w:tcPr>
            <w:tcW w:w="794" w:type="dxa"/>
          </w:tcPr>
          <w:p w14:paraId="6C0A443E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E90252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60AF11C" w14:textId="77777777" w:rsidR="00384EF9" w:rsidRPr="0024087D" w:rsidRDefault="003F1985" w:rsidP="003F1985">
            <w:pPr>
              <w:rPr>
                <w:rStyle w:val="StyleComplexNazanin"/>
                <w:rFonts w:asciiTheme="majorBidi" w:eastAsiaTheme="minorHAnsi" w:hAnsiTheme="majorBidi" w:cs="B Nazanin"/>
                <w:szCs w:val="22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eastAsiaTheme="minorHAnsi" w:hAnsiTheme="majorBidi" w:cs="B Nazanin" w:hint="cs"/>
                <w:szCs w:val="22"/>
                <w:rtl/>
                <w:lang w:bidi="fa-IR"/>
              </w:rPr>
              <w:t>خشم پنهان نسبت به والدین</w:t>
            </w:r>
          </w:p>
        </w:tc>
      </w:tr>
      <w:tr w:rsidR="0024087D" w:rsidRPr="0024087D" w14:paraId="5C7752BB" w14:textId="77777777" w:rsidTr="00384EF9">
        <w:trPr>
          <w:cantSplit/>
        </w:trPr>
        <w:tc>
          <w:tcPr>
            <w:tcW w:w="794" w:type="dxa"/>
          </w:tcPr>
          <w:p w14:paraId="799EF8DA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BDCC76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659C214" w14:textId="77777777" w:rsidR="00384EF9" w:rsidRPr="0024087D" w:rsidRDefault="003F1985" w:rsidP="003F1985">
            <w:pPr>
              <w:rPr>
                <w:rStyle w:val="StyleComplexNazanin"/>
                <w:rFonts w:asciiTheme="majorBidi" w:eastAsiaTheme="minorHAnsi" w:hAnsiTheme="majorBidi" w:cs="B Nazanin"/>
                <w:szCs w:val="22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eastAsiaTheme="minorHAnsi" w:hAnsiTheme="majorBidi" w:cs="B Nazanin" w:hint="cs"/>
                <w:szCs w:val="22"/>
                <w:rtl/>
                <w:lang w:bidi="fa-IR"/>
              </w:rPr>
              <w:t xml:space="preserve">مشکل جدی در برقراری ارتباط با جنس مخالف </w:t>
            </w:r>
          </w:p>
        </w:tc>
      </w:tr>
      <w:tr w:rsidR="0024087D" w:rsidRPr="0024087D" w14:paraId="77EACFE5" w14:textId="77777777" w:rsidTr="00384EF9">
        <w:trPr>
          <w:cantSplit/>
        </w:trPr>
        <w:tc>
          <w:tcPr>
            <w:tcW w:w="794" w:type="dxa"/>
          </w:tcPr>
          <w:p w14:paraId="68ADA520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A4AA9E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032621E" w14:textId="77777777" w:rsidR="00384EF9" w:rsidRPr="0024087D" w:rsidRDefault="00384EF9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55BA">
              <w:rPr>
                <w:rFonts w:ascii="Calibri" w:eastAsia="Calibri" w:hAnsi="Calibri" w:cs="B Nazanin" w:hint="cs"/>
                <w:color w:val="FF0000"/>
                <w:rtl/>
              </w:rPr>
              <w:t>افکار خودکشی</w:t>
            </w:r>
          </w:p>
        </w:tc>
      </w:tr>
      <w:tr w:rsidR="00384EF9" w:rsidRPr="0024087D" w14:paraId="2B93D2E1" w14:textId="77777777" w:rsidTr="00384EF9">
        <w:trPr>
          <w:cantSplit/>
        </w:trPr>
        <w:tc>
          <w:tcPr>
            <w:tcW w:w="794" w:type="dxa"/>
          </w:tcPr>
          <w:p w14:paraId="06366A79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9F552F" w14:textId="77777777" w:rsidR="00384EF9" w:rsidRPr="0024087D" w:rsidRDefault="00C06DC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610DBD4E" w14:textId="77777777" w:rsidR="00DA6CEC" w:rsidRPr="0024087D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458B9393" w14:textId="77777777" w:rsidTr="00384EF9">
        <w:trPr>
          <w:cantSplit/>
        </w:trPr>
        <w:tc>
          <w:tcPr>
            <w:tcW w:w="794" w:type="dxa"/>
          </w:tcPr>
          <w:p w14:paraId="672442AF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51F1C3F" w14:textId="6D32916C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2FBA7B4D" w14:textId="77777777" w:rsidTr="00384EF9">
        <w:trPr>
          <w:cantSplit/>
        </w:trPr>
        <w:tc>
          <w:tcPr>
            <w:tcW w:w="794" w:type="dxa"/>
          </w:tcPr>
          <w:p w14:paraId="16A93D74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14:paraId="75A756D1" w14:textId="77777777" w:rsidR="00384EF9" w:rsidRPr="0024087D" w:rsidRDefault="00B827BE" w:rsidP="00B827BE">
            <w:pPr>
              <w:pStyle w:val="ListParagraph"/>
              <w:ind w:left="36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خشم جند مرحله دارد</w:t>
            </w:r>
            <w:r w:rsidR="00384EF9" w:rsidRPr="0024087D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؟</w:t>
            </w:r>
          </w:p>
        </w:tc>
      </w:tr>
      <w:tr w:rsidR="0024087D" w:rsidRPr="0024087D" w14:paraId="24E3B057" w14:textId="77777777" w:rsidTr="00384EF9">
        <w:trPr>
          <w:cantSplit/>
        </w:trPr>
        <w:tc>
          <w:tcPr>
            <w:tcW w:w="794" w:type="dxa"/>
          </w:tcPr>
          <w:p w14:paraId="2018F7B1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E2F60C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0625C4" w14:textId="77777777" w:rsidR="00384EF9" w:rsidRPr="0024087D" w:rsidRDefault="00B827B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</w:tr>
      <w:tr w:rsidR="0024087D" w:rsidRPr="0024087D" w14:paraId="534339AC" w14:textId="77777777" w:rsidTr="00384EF9">
        <w:trPr>
          <w:cantSplit/>
        </w:trPr>
        <w:tc>
          <w:tcPr>
            <w:tcW w:w="794" w:type="dxa"/>
          </w:tcPr>
          <w:p w14:paraId="4DF0AECE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6EED54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9376D9" w14:textId="77777777" w:rsidR="00384EF9" w:rsidRPr="0024087D" w:rsidRDefault="00B827B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</w:tr>
      <w:tr w:rsidR="0024087D" w:rsidRPr="0024087D" w14:paraId="2A00645D" w14:textId="77777777" w:rsidTr="00384EF9">
        <w:trPr>
          <w:cantSplit/>
        </w:trPr>
        <w:tc>
          <w:tcPr>
            <w:tcW w:w="794" w:type="dxa"/>
          </w:tcPr>
          <w:p w14:paraId="55086954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BDA04B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BBB42DA" w14:textId="77777777" w:rsidR="00384EF9" w:rsidRPr="0024087D" w:rsidRDefault="00B827B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55BA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3</w:t>
            </w:r>
          </w:p>
        </w:tc>
      </w:tr>
      <w:tr w:rsidR="0024087D" w:rsidRPr="0024087D" w14:paraId="23D0048E" w14:textId="77777777" w:rsidTr="00384EF9">
        <w:trPr>
          <w:cantSplit/>
        </w:trPr>
        <w:tc>
          <w:tcPr>
            <w:tcW w:w="794" w:type="dxa"/>
          </w:tcPr>
          <w:p w14:paraId="6C16FBFB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CDAEDD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BA36AB" w14:textId="77777777" w:rsidR="00384EF9" w:rsidRPr="0024087D" w:rsidRDefault="00B827B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</w:tr>
      <w:tr w:rsidR="00384EF9" w:rsidRPr="0024087D" w14:paraId="0D82BF0B" w14:textId="77777777" w:rsidTr="00384EF9">
        <w:trPr>
          <w:cantSplit/>
        </w:trPr>
        <w:tc>
          <w:tcPr>
            <w:tcW w:w="794" w:type="dxa"/>
          </w:tcPr>
          <w:p w14:paraId="7E4B8B88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34D957" w14:textId="77777777" w:rsidR="00384EF9" w:rsidRPr="0024087D" w:rsidRDefault="00C06DC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6BE7B3B4" w14:textId="77777777" w:rsidR="005110C8" w:rsidRPr="0024087D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7ECFAA1B" w14:textId="77777777" w:rsidTr="00384EF9">
        <w:trPr>
          <w:cantSplit/>
        </w:trPr>
        <w:tc>
          <w:tcPr>
            <w:tcW w:w="794" w:type="dxa"/>
            <w:shd w:val="clear" w:color="auto" w:fill="auto"/>
          </w:tcPr>
          <w:p w14:paraId="32E5EEC3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0577BF" w14:textId="4801CD87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1B9BA54F" w14:textId="77777777" w:rsidTr="00384EF9">
        <w:trPr>
          <w:cantSplit/>
        </w:trPr>
        <w:tc>
          <w:tcPr>
            <w:tcW w:w="794" w:type="dxa"/>
          </w:tcPr>
          <w:p w14:paraId="7FBDD833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14:paraId="311C0940" w14:textId="77777777" w:rsidR="00384EF9" w:rsidRPr="0024087D" w:rsidRDefault="00FC4435" w:rsidP="00384EF9">
            <w:pPr>
              <w:pStyle w:val="ListParagraph"/>
              <w:ind w:left="36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 xml:space="preserve">نشانه های خشم چنددسته اند </w:t>
            </w:r>
            <w:r w:rsidR="00384EF9" w:rsidRPr="0024087D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؟</w:t>
            </w:r>
          </w:p>
        </w:tc>
      </w:tr>
      <w:tr w:rsidR="0024087D" w:rsidRPr="0024087D" w14:paraId="7A5AC5D1" w14:textId="77777777" w:rsidTr="00384EF9">
        <w:trPr>
          <w:cantSplit/>
        </w:trPr>
        <w:tc>
          <w:tcPr>
            <w:tcW w:w="794" w:type="dxa"/>
          </w:tcPr>
          <w:p w14:paraId="3D217EFF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11D86C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CA894A1" w14:textId="77777777" w:rsidR="00384EF9" w:rsidRPr="0024087D" w:rsidRDefault="00FC4435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eastAsia="Calibri" w:hAnsi="Calibri" w:cs="B Nazanin" w:hint="cs"/>
                <w:rtl/>
              </w:rPr>
              <w:t>2دسته:نشانه های جسمانی،نشانه های هیجانی</w:t>
            </w:r>
            <w:r w:rsidR="00384EF9" w:rsidRPr="0024087D">
              <w:rPr>
                <w:rFonts w:ascii="Calibri" w:eastAsia="Calibri" w:hAnsi="Calibri" w:cs="B Nazanin" w:hint="cs"/>
                <w:rtl/>
              </w:rPr>
              <w:t xml:space="preserve">                </w:t>
            </w:r>
          </w:p>
        </w:tc>
      </w:tr>
      <w:tr w:rsidR="0024087D" w:rsidRPr="0024087D" w14:paraId="4EDE71F5" w14:textId="77777777" w:rsidTr="00384EF9">
        <w:trPr>
          <w:cantSplit/>
        </w:trPr>
        <w:tc>
          <w:tcPr>
            <w:tcW w:w="794" w:type="dxa"/>
          </w:tcPr>
          <w:p w14:paraId="0763E142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C55E0C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7B5A742" w14:textId="77777777" w:rsidR="00384EF9" w:rsidRPr="0024087D" w:rsidRDefault="00FC4435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eastAsia="Calibri" w:hAnsi="Calibri" w:cs="B Nazanin" w:hint="cs"/>
                <w:rtl/>
              </w:rPr>
              <w:t>3دسته:</w:t>
            </w:r>
            <w:r w:rsidR="00384EF9" w:rsidRPr="0024087D">
              <w:rPr>
                <w:rFonts w:ascii="Calibri" w:eastAsia="Calibri" w:hAnsi="Calibri" w:cs="B Nazanin" w:hint="cs"/>
                <w:rtl/>
              </w:rPr>
              <w:t xml:space="preserve">  </w:t>
            </w:r>
            <w:r w:rsidRPr="0024087D">
              <w:rPr>
                <w:rFonts w:ascii="Calibri" w:eastAsia="Calibri" w:hAnsi="Calibri" w:cs="B Nazanin" w:hint="cs"/>
                <w:rtl/>
              </w:rPr>
              <w:t xml:space="preserve">نشانه های جسمانی،نشانه های هیجانی  ،نشانه های رفتاری              </w:t>
            </w:r>
            <w:r w:rsidR="00384EF9" w:rsidRPr="0024087D">
              <w:rPr>
                <w:rFonts w:ascii="Calibri" w:eastAsia="Calibri" w:hAnsi="Calibri" w:cs="B Nazanin" w:hint="cs"/>
                <w:rtl/>
              </w:rPr>
              <w:t xml:space="preserve">                           </w:t>
            </w:r>
          </w:p>
        </w:tc>
      </w:tr>
      <w:tr w:rsidR="0024087D" w:rsidRPr="0024087D" w14:paraId="435A9B58" w14:textId="77777777" w:rsidTr="00384EF9">
        <w:trPr>
          <w:cantSplit/>
        </w:trPr>
        <w:tc>
          <w:tcPr>
            <w:tcW w:w="794" w:type="dxa"/>
          </w:tcPr>
          <w:p w14:paraId="46C69BD2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549CA2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09C86B" w14:textId="77777777" w:rsidR="00384EF9" w:rsidRPr="001855BA" w:rsidRDefault="00FC4435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1855BA">
              <w:rPr>
                <w:rFonts w:ascii="Calibri" w:eastAsia="Calibri" w:hAnsi="Calibri" w:cs="B Nazanin" w:hint="cs"/>
                <w:color w:val="FF0000"/>
                <w:rtl/>
              </w:rPr>
              <w:t>4دسته:</w:t>
            </w:r>
            <w:r w:rsidR="00384EF9" w:rsidRPr="001855BA">
              <w:rPr>
                <w:rFonts w:ascii="Calibri" w:eastAsia="Calibri" w:hAnsi="Calibri" w:cs="B Nazanin" w:hint="cs"/>
                <w:color w:val="FF0000"/>
                <w:rtl/>
              </w:rPr>
              <w:t xml:space="preserve">   </w:t>
            </w:r>
            <w:r w:rsidRPr="001855BA">
              <w:rPr>
                <w:rFonts w:ascii="Calibri" w:eastAsia="Calibri" w:hAnsi="Calibri" w:cs="B Nazanin" w:hint="cs"/>
                <w:color w:val="FF0000"/>
                <w:rtl/>
              </w:rPr>
              <w:t xml:space="preserve">نشانه های جسمانی،نشانه های هیجانی ،نشانه های رفتاری ،نشانه های شناختی                                                       </w:t>
            </w:r>
            <w:r w:rsidR="00384EF9" w:rsidRPr="001855BA">
              <w:rPr>
                <w:rFonts w:ascii="Calibri" w:eastAsia="Calibri" w:hAnsi="Calibri" w:cs="B Nazanin" w:hint="cs"/>
                <w:color w:val="FF0000"/>
                <w:rtl/>
              </w:rPr>
              <w:t xml:space="preserve">               </w:t>
            </w:r>
          </w:p>
        </w:tc>
      </w:tr>
      <w:tr w:rsidR="0024087D" w:rsidRPr="0024087D" w14:paraId="0C498B34" w14:textId="77777777" w:rsidTr="00384EF9">
        <w:trPr>
          <w:cantSplit/>
        </w:trPr>
        <w:tc>
          <w:tcPr>
            <w:tcW w:w="794" w:type="dxa"/>
          </w:tcPr>
          <w:p w14:paraId="06065D15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2DA780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B7FAE2C" w14:textId="77777777" w:rsidR="00384EF9" w:rsidRPr="0024087D" w:rsidRDefault="00FC4435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="Calibri" w:eastAsia="Calibri" w:hAnsi="Calibri" w:cs="B Nazanin" w:hint="cs"/>
                <w:rtl/>
              </w:rPr>
              <w:t xml:space="preserve">5دسته: نشانه های جسمانی،نشانه های هیجانی ،نشانه های رفتاری ،نشانه های شناختی  ،نشانه های نگرشی                                                                    </w:t>
            </w:r>
          </w:p>
        </w:tc>
      </w:tr>
      <w:tr w:rsidR="00384EF9" w:rsidRPr="0024087D" w14:paraId="69C3AD56" w14:textId="77777777" w:rsidTr="00384EF9">
        <w:trPr>
          <w:cantSplit/>
        </w:trPr>
        <w:tc>
          <w:tcPr>
            <w:tcW w:w="794" w:type="dxa"/>
          </w:tcPr>
          <w:p w14:paraId="7C6E0CB9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4EB164F" w14:textId="77777777" w:rsidR="00384EF9" w:rsidRPr="0024087D" w:rsidRDefault="00C06DC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12DDB7E0" w14:textId="77777777" w:rsidR="00305037" w:rsidRPr="0024087D" w:rsidRDefault="00305037" w:rsidP="0030503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5081DD75" w14:textId="77777777" w:rsidTr="00384EF9">
        <w:trPr>
          <w:cantSplit/>
        </w:trPr>
        <w:tc>
          <w:tcPr>
            <w:tcW w:w="794" w:type="dxa"/>
          </w:tcPr>
          <w:p w14:paraId="5EE3DAF9" w14:textId="77777777" w:rsidR="00384EF9" w:rsidRPr="0024087D" w:rsidRDefault="00384EF9" w:rsidP="00384EF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54710D" w14:textId="08368019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17DF45F6" w14:textId="77777777" w:rsidTr="00384EF9">
        <w:trPr>
          <w:cantSplit/>
        </w:trPr>
        <w:tc>
          <w:tcPr>
            <w:tcW w:w="794" w:type="dxa"/>
            <w:vAlign w:val="center"/>
          </w:tcPr>
          <w:p w14:paraId="2119B443" w14:textId="77777777" w:rsidR="00384EF9" w:rsidRPr="0024087D" w:rsidRDefault="00384EF9" w:rsidP="00384EF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14:paraId="72253140" w14:textId="77777777" w:rsidR="00384EF9" w:rsidRPr="0024087D" w:rsidRDefault="00FC4435" w:rsidP="00384EF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آموزش کدامیک از مهارتهای زندگی ازراهکارهای کنترل خشم </w:t>
            </w:r>
            <w:r w:rsidR="00384EF9"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می باشد ؟</w:t>
            </w:r>
          </w:p>
        </w:tc>
      </w:tr>
      <w:tr w:rsidR="0024087D" w:rsidRPr="0024087D" w14:paraId="1DEF55F7" w14:textId="77777777" w:rsidTr="00384EF9">
        <w:trPr>
          <w:cantSplit/>
        </w:trPr>
        <w:tc>
          <w:tcPr>
            <w:tcW w:w="794" w:type="dxa"/>
          </w:tcPr>
          <w:p w14:paraId="6B8B9C72" w14:textId="77777777" w:rsidR="00384EF9" w:rsidRPr="0024087D" w:rsidRDefault="00384EF9" w:rsidP="00384EF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FDB673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4D4F7D" w14:textId="77777777" w:rsidR="00384EF9" w:rsidRPr="0024087D" w:rsidRDefault="00FC4435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55BA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مهارت جرات ورزی</w:t>
            </w:r>
          </w:p>
        </w:tc>
      </w:tr>
      <w:tr w:rsidR="0024087D" w:rsidRPr="0024087D" w14:paraId="3BBA167A" w14:textId="77777777" w:rsidTr="00384EF9">
        <w:trPr>
          <w:cantSplit/>
        </w:trPr>
        <w:tc>
          <w:tcPr>
            <w:tcW w:w="794" w:type="dxa"/>
          </w:tcPr>
          <w:p w14:paraId="01C19942" w14:textId="77777777" w:rsidR="00384EF9" w:rsidRPr="0024087D" w:rsidRDefault="00384EF9" w:rsidP="00384EF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21391D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498F9F5" w14:textId="77777777" w:rsidR="00384EF9" w:rsidRPr="0024087D" w:rsidRDefault="00FC4435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مهارت خودآگاهی</w:t>
            </w:r>
          </w:p>
        </w:tc>
      </w:tr>
      <w:tr w:rsidR="0024087D" w:rsidRPr="0024087D" w14:paraId="620A9FD4" w14:textId="77777777" w:rsidTr="00384EF9">
        <w:trPr>
          <w:cantSplit/>
        </w:trPr>
        <w:tc>
          <w:tcPr>
            <w:tcW w:w="794" w:type="dxa"/>
          </w:tcPr>
          <w:p w14:paraId="6CFD246E" w14:textId="77777777" w:rsidR="00384EF9" w:rsidRPr="0024087D" w:rsidRDefault="00384EF9" w:rsidP="00384EF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6B6F32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295A5E9" w14:textId="77777777" w:rsidR="00384EF9" w:rsidRPr="0024087D" w:rsidRDefault="00FC4435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مهارت تصمیم گیری</w:t>
            </w:r>
          </w:p>
        </w:tc>
      </w:tr>
      <w:tr w:rsidR="0024087D" w:rsidRPr="0024087D" w14:paraId="0C043B4C" w14:textId="77777777" w:rsidTr="00384EF9">
        <w:trPr>
          <w:cantSplit/>
        </w:trPr>
        <w:tc>
          <w:tcPr>
            <w:tcW w:w="794" w:type="dxa"/>
          </w:tcPr>
          <w:p w14:paraId="4CA26D18" w14:textId="77777777" w:rsidR="00384EF9" w:rsidRPr="0024087D" w:rsidRDefault="00384EF9" w:rsidP="00384EF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400CD6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A391C6C" w14:textId="77777777" w:rsidR="00384EF9" w:rsidRPr="0024087D" w:rsidRDefault="00FC4435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مهارت کنترل استرس</w:t>
            </w:r>
          </w:p>
        </w:tc>
      </w:tr>
      <w:tr w:rsidR="00384EF9" w:rsidRPr="0024087D" w14:paraId="10201DCE" w14:textId="77777777" w:rsidTr="00384EF9">
        <w:trPr>
          <w:cantSplit/>
        </w:trPr>
        <w:tc>
          <w:tcPr>
            <w:tcW w:w="794" w:type="dxa"/>
          </w:tcPr>
          <w:p w14:paraId="196380D8" w14:textId="77777777" w:rsidR="00384EF9" w:rsidRPr="0024087D" w:rsidRDefault="00384EF9" w:rsidP="00384EF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5294B8" w14:textId="77777777" w:rsidR="00384EF9" w:rsidRPr="0024087D" w:rsidRDefault="00C06DC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3B241BD6" w14:textId="77777777" w:rsidR="00D60B74" w:rsidRPr="0024087D" w:rsidRDefault="00D60B74" w:rsidP="00D60B7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0D3E7596" w14:textId="77777777" w:rsidTr="00384EF9">
        <w:trPr>
          <w:cantSplit/>
        </w:trPr>
        <w:tc>
          <w:tcPr>
            <w:tcW w:w="794" w:type="dxa"/>
          </w:tcPr>
          <w:p w14:paraId="734CBCD4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F4F3EB" w14:textId="2DDD0092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16ABF424" w14:textId="77777777" w:rsidTr="00384EF9">
        <w:trPr>
          <w:cantSplit/>
        </w:trPr>
        <w:tc>
          <w:tcPr>
            <w:tcW w:w="794" w:type="dxa"/>
            <w:vAlign w:val="center"/>
          </w:tcPr>
          <w:p w14:paraId="3031AE98" w14:textId="77777777" w:rsidR="00384EF9" w:rsidRPr="0024087D" w:rsidRDefault="00384EF9" w:rsidP="00384EF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14:paraId="7D03D269" w14:textId="77777777" w:rsidR="00384EF9" w:rsidRPr="0024087D" w:rsidRDefault="00D32B56" w:rsidP="00384EF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تمامی موارداز موانع ارتباط کلامی است به جز:</w:t>
            </w:r>
          </w:p>
        </w:tc>
      </w:tr>
      <w:tr w:rsidR="0024087D" w:rsidRPr="0024087D" w14:paraId="5E46DDC4" w14:textId="77777777" w:rsidTr="00384EF9">
        <w:trPr>
          <w:cantSplit/>
        </w:trPr>
        <w:tc>
          <w:tcPr>
            <w:tcW w:w="794" w:type="dxa"/>
          </w:tcPr>
          <w:p w14:paraId="5DC1D56E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25BA52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269C210" w14:textId="77777777" w:rsidR="00384EF9" w:rsidRPr="0024087D" w:rsidRDefault="00D32B56" w:rsidP="00D32B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eastAsiaTheme="minorEastAsia" w:hAnsiTheme="majorBidi" w:cs="B Nazanin" w:hint="cs"/>
                <w:rtl/>
                <w:lang w:bidi="fa-IR"/>
              </w:rPr>
              <w:t xml:space="preserve">گوش ندادن </w:t>
            </w:r>
          </w:p>
        </w:tc>
      </w:tr>
      <w:tr w:rsidR="0024087D" w:rsidRPr="0024087D" w14:paraId="3B45E12C" w14:textId="77777777" w:rsidTr="00384EF9">
        <w:trPr>
          <w:cantSplit/>
        </w:trPr>
        <w:tc>
          <w:tcPr>
            <w:tcW w:w="794" w:type="dxa"/>
          </w:tcPr>
          <w:p w14:paraId="5FB68F14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9BDB29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33BF7C" w14:textId="77777777" w:rsidR="00384EF9" w:rsidRPr="0024087D" w:rsidRDefault="00D32B56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eastAsiaTheme="minorEastAsia" w:hAnsiTheme="majorBidi" w:cs="B Nazanin"/>
                <w:rtl/>
                <w:lang w:bidi="fa-IR"/>
              </w:rPr>
              <w:t>ادبیات نامناسب</w:t>
            </w:r>
          </w:p>
        </w:tc>
      </w:tr>
      <w:tr w:rsidR="0024087D" w:rsidRPr="0024087D" w14:paraId="5D1F0480" w14:textId="77777777" w:rsidTr="00384EF9">
        <w:trPr>
          <w:cantSplit/>
        </w:trPr>
        <w:tc>
          <w:tcPr>
            <w:tcW w:w="794" w:type="dxa"/>
          </w:tcPr>
          <w:p w14:paraId="02DC28D5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1730AB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BB3004B" w14:textId="77777777" w:rsidR="00384EF9" w:rsidRPr="0024087D" w:rsidRDefault="00D32B56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eastAsiaTheme="minorEastAsia" w:hAnsiTheme="majorBidi" w:cs="B Nazanin"/>
                <w:rtl/>
                <w:lang w:bidi="fa-IR"/>
              </w:rPr>
              <w:t>استفاده از ضمیر «تو»</w:t>
            </w:r>
          </w:p>
        </w:tc>
      </w:tr>
      <w:tr w:rsidR="0024087D" w:rsidRPr="0024087D" w14:paraId="3AEF5E26" w14:textId="77777777" w:rsidTr="00384EF9">
        <w:trPr>
          <w:cantSplit/>
        </w:trPr>
        <w:tc>
          <w:tcPr>
            <w:tcW w:w="794" w:type="dxa"/>
          </w:tcPr>
          <w:p w14:paraId="09FC98BE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7C5643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062CBE" w14:textId="77777777" w:rsidR="00384EF9" w:rsidRPr="0024087D" w:rsidRDefault="00D32B56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55BA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قضاوت کردن درمورد گوینده</w:t>
            </w:r>
          </w:p>
        </w:tc>
      </w:tr>
      <w:tr w:rsidR="00384EF9" w:rsidRPr="0024087D" w14:paraId="6F6D5747" w14:textId="77777777" w:rsidTr="00384EF9">
        <w:trPr>
          <w:cantSplit/>
        </w:trPr>
        <w:tc>
          <w:tcPr>
            <w:tcW w:w="794" w:type="dxa"/>
          </w:tcPr>
          <w:p w14:paraId="0BFBAB94" w14:textId="77777777" w:rsidR="00384EF9" w:rsidRPr="0024087D" w:rsidRDefault="00384EF9" w:rsidP="00384EF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0F20317" w14:textId="77777777" w:rsidR="00384EF9" w:rsidRPr="0024087D" w:rsidRDefault="00C06DC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50BA3B66" w14:textId="77777777" w:rsidR="00D60B74" w:rsidRPr="0024087D" w:rsidRDefault="00D60B74" w:rsidP="00D60B7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1B2C0EBE" w14:textId="77777777" w:rsidTr="00384EF9">
        <w:trPr>
          <w:cantSplit/>
        </w:trPr>
        <w:tc>
          <w:tcPr>
            <w:tcW w:w="794" w:type="dxa"/>
          </w:tcPr>
          <w:p w14:paraId="13859498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6A24B36" w14:textId="126BB171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042F9AA5" w14:textId="77777777" w:rsidTr="00384EF9">
        <w:trPr>
          <w:cantSplit/>
        </w:trPr>
        <w:tc>
          <w:tcPr>
            <w:tcW w:w="794" w:type="dxa"/>
            <w:vAlign w:val="center"/>
          </w:tcPr>
          <w:p w14:paraId="043E4460" w14:textId="77777777" w:rsidR="00384EF9" w:rsidRPr="0024087D" w:rsidRDefault="00384EF9" w:rsidP="00384EF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14:paraId="63D1D6F0" w14:textId="77777777" w:rsidR="00384EF9" w:rsidRPr="0024087D" w:rsidRDefault="0034528A" w:rsidP="0034528A">
            <w:pPr>
              <w:spacing w:after="160" w:line="259" w:lineRule="auto"/>
              <w:contextualSpacing/>
              <w:rPr>
                <w:rStyle w:val="StyleComplexNazanin"/>
                <w:rFonts w:ascii="Calibri" w:eastAsia="Calibri" w:hAnsi="Calibri" w:cs="Arial"/>
                <w:sz w:val="22"/>
                <w:szCs w:val="22"/>
                <w:rtl/>
                <w:lang w:bidi="fa-IR"/>
              </w:rPr>
            </w:pPr>
            <w:r w:rsidRPr="0024087D">
              <w:rPr>
                <w:rFonts w:asciiTheme="majorBidi" w:hAnsiTheme="majorBidi" w:cs="B Nazanin" w:hint="cs"/>
                <w:b/>
                <w:bCs/>
                <w:rtl/>
              </w:rPr>
              <w:t xml:space="preserve">کدامیک از موارد زیر از مهارت های ارتباط موثر بین همسران میباشد </w:t>
            </w:r>
            <w:r w:rsidR="00384EF9" w:rsidRPr="0024087D">
              <w:rPr>
                <w:rStyle w:val="StyleComplexNazanin"/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>؟</w:t>
            </w:r>
          </w:p>
        </w:tc>
      </w:tr>
      <w:tr w:rsidR="0024087D" w:rsidRPr="0024087D" w14:paraId="3D764A9C" w14:textId="77777777" w:rsidTr="00384EF9">
        <w:trPr>
          <w:cantSplit/>
        </w:trPr>
        <w:tc>
          <w:tcPr>
            <w:tcW w:w="794" w:type="dxa"/>
          </w:tcPr>
          <w:p w14:paraId="314C5D2C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9F216C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8D20E2A" w14:textId="77777777" w:rsidR="00384EF9" w:rsidRPr="0024087D" w:rsidRDefault="0034528A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همدلی</w:t>
            </w:r>
          </w:p>
        </w:tc>
      </w:tr>
      <w:tr w:rsidR="0024087D" w:rsidRPr="0024087D" w14:paraId="034FC27E" w14:textId="77777777" w:rsidTr="00384EF9">
        <w:trPr>
          <w:cantSplit/>
        </w:trPr>
        <w:tc>
          <w:tcPr>
            <w:tcW w:w="794" w:type="dxa"/>
          </w:tcPr>
          <w:p w14:paraId="7E1904FB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E107DF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F7C50F" w14:textId="77777777" w:rsidR="00384EF9" w:rsidRPr="0024087D" w:rsidRDefault="0034528A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رفتارحمایتگرانه</w:t>
            </w:r>
          </w:p>
        </w:tc>
      </w:tr>
      <w:tr w:rsidR="0024087D" w:rsidRPr="0024087D" w14:paraId="271CF000" w14:textId="77777777" w:rsidTr="00384EF9">
        <w:trPr>
          <w:cantSplit/>
        </w:trPr>
        <w:tc>
          <w:tcPr>
            <w:tcW w:w="794" w:type="dxa"/>
          </w:tcPr>
          <w:p w14:paraId="25E520EF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2D3D67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997B52" w14:textId="77777777" w:rsidR="00384EF9" w:rsidRPr="0024087D" w:rsidRDefault="0034528A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رفتارجرات مندانه</w:t>
            </w:r>
          </w:p>
        </w:tc>
      </w:tr>
      <w:tr w:rsidR="0024087D" w:rsidRPr="0024087D" w14:paraId="0DD12411" w14:textId="77777777" w:rsidTr="00384EF9">
        <w:trPr>
          <w:cantSplit/>
        </w:trPr>
        <w:tc>
          <w:tcPr>
            <w:tcW w:w="794" w:type="dxa"/>
          </w:tcPr>
          <w:p w14:paraId="1C30098B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EACF4B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01F5A1F" w14:textId="77777777" w:rsidR="00384EF9" w:rsidRPr="0024087D" w:rsidRDefault="0034528A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55BA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الف وب صحیح است</w:t>
            </w:r>
          </w:p>
        </w:tc>
      </w:tr>
      <w:tr w:rsidR="00384EF9" w:rsidRPr="0024087D" w14:paraId="7C2EFDD3" w14:textId="77777777" w:rsidTr="00384EF9">
        <w:trPr>
          <w:cantSplit/>
        </w:trPr>
        <w:tc>
          <w:tcPr>
            <w:tcW w:w="794" w:type="dxa"/>
          </w:tcPr>
          <w:p w14:paraId="2B615A9F" w14:textId="77777777" w:rsidR="00384EF9" w:rsidRPr="0024087D" w:rsidRDefault="00384EF9" w:rsidP="00384EF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0DE5350" w14:textId="77777777" w:rsidR="00384EF9" w:rsidRPr="0024087D" w:rsidRDefault="00C06DCE" w:rsidP="00384EF9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31CC78B8" w14:textId="77777777" w:rsidR="00D60B74" w:rsidRPr="0024087D" w:rsidRDefault="00D60B74" w:rsidP="00D60B7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2ADF1BD0" w14:textId="77777777" w:rsidTr="00384EF9">
        <w:trPr>
          <w:cantSplit/>
        </w:trPr>
        <w:tc>
          <w:tcPr>
            <w:tcW w:w="794" w:type="dxa"/>
          </w:tcPr>
          <w:p w14:paraId="0C40086F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9038C8" w14:textId="4882EBB4" w:rsidR="00384EF9" w:rsidRPr="0024087D" w:rsidRDefault="00384EF9" w:rsidP="00384EF9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79FBE056" w14:textId="77777777" w:rsidTr="00384EF9">
        <w:trPr>
          <w:cantSplit/>
        </w:trPr>
        <w:tc>
          <w:tcPr>
            <w:tcW w:w="794" w:type="dxa"/>
            <w:vAlign w:val="center"/>
          </w:tcPr>
          <w:p w14:paraId="4C3AB528" w14:textId="77777777" w:rsidR="00384EF9" w:rsidRPr="0024087D" w:rsidRDefault="00384EF9" w:rsidP="00384EF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14:paraId="03449B06" w14:textId="77777777" w:rsidR="00384EF9" w:rsidRPr="0024087D" w:rsidRDefault="00384EF9" w:rsidP="00384EF9">
            <w:pPr>
              <w:spacing w:after="160" w:line="259" w:lineRule="auto"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کدام گزینه </w:t>
            </w:r>
            <w:r w:rsidR="0085099D"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از راههای صحیح حل تعارض زوجین میباشد</w:t>
            </w: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؟</w:t>
            </w:r>
          </w:p>
        </w:tc>
      </w:tr>
      <w:tr w:rsidR="0024087D" w:rsidRPr="0024087D" w14:paraId="194C7255" w14:textId="77777777" w:rsidTr="00384EF9">
        <w:trPr>
          <w:cantSplit/>
        </w:trPr>
        <w:tc>
          <w:tcPr>
            <w:tcW w:w="794" w:type="dxa"/>
          </w:tcPr>
          <w:p w14:paraId="4EDA350F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326DEC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AFB8AC" w14:textId="77777777" w:rsidR="00384EF9" w:rsidRPr="0024087D" w:rsidRDefault="0085099D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قهرکردن</w:t>
            </w:r>
          </w:p>
        </w:tc>
      </w:tr>
      <w:tr w:rsidR="0024087D" w:rsidRPr="0024087D" w14:paraId="75C8A1F0" w14:textId="77777777" w:rsidTr="00384EF9">
        <w:trPr>
          <w:cantSplit/>
        </w:trPr>
        <w:tc>
          <w:tcPr>
            <w:tcW w:w="794" w:type="dxa"/>
          </w:tcPr>
          <w:p w14:paraId="24CAE42C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A035CB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B3C5D01" w14:textId="77777777" w:rsidR="00384EF9" w:rsidRPr="0024087D" w:rsidRDefault="0085099D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کوتاه آمدن </w:t>
            </w:r>
          </w:p>
        </w:tc>
      </w:tr>
      <w:tr w:rsidR="0024087D" w:rsidRPr="0024087D" w14:paraId="7E087CBA" w14:textId="77777777" w:rsidTr="00384EF9">
        <w:trPr>
          <w:cantSplit/>
        </w:trPr>
        <w:tc>
          <w:tcPr>
            <w:tcW w:w="794" w:type="dxa"/>
          </w:tcPr>
          <w:p w14:paraId="2CF96555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B12C24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5F75F1D" w14:textId="77777777" w:rsidR="00384EF9" w:rsidRPr="0024087D" w:rsidRDefault="0085099D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55BA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>مذاکره</w:t>
            </w:r>
            <w:r w:rsidR="00384EF9" w:rsidRPr="001855BA">
              <w:rPr>
                <w:rStyle w:val="StyleComplexNazanin"/>
                <w:rFonts w:asciiTheme="majorBidi" w:hAnsiTheme="majorBidi" w:cs="B Nazanin" w:hint="cs"/>
                <w:color w:val="FF0000"/>
                <w:rtl/>
                <w:lang w:bidi="fa-IR"/>
              </w:rPr>
              <w:t xml:space="preserve"> </w:t>
            </w:r>
          </w:p>
        </w:tc>
      </w:tr>
      <w:tr w:rsidR="0024087D" w:rsidRPr="0024087D" w14:paraId="2BFAD2E5" w14:textId="77777777" w:rsidTr="00384EF9">
        <w:trPr>
          <w:cantSplit/>
        </w:trPr>
        <w:tc>
          <w:tcPr>
            <w:tcW w:w="794" w:type="dxa"/>
          </w:tcPr>
          <w:p w14:paraId="26A5D752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42200F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D4ACEC" w14:textId="77777777" w:rsidR="00384EF9" w:rsidRPr="0024087D" w:rsidRDefault="0085099D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سپردن به گذر زمان </w:t>
            </w:r>
          </w:p>
        </w:tc>
      </w:tr>
      <w:tr w:rsidR="00384EF9" w:rsidRPr="0024087D" w14:paraId="57218A3A" w14:textId="77777777" w:rsidTr="00384EF9">
        <w:trPr>
          <w:cantSplit/>
        </w:trPr>
        <w:tc>
          <w:tcPr>
            <w:tcW w:w="794" w:type="dxa"/>
          </w:tcPr>
          <w:p w14:paraId="50796A04" w14:textId="77777777" w:rsidR="00384EF9" w:rsidRPr="0024087D" w:rsidRDefault="00384EF9" w:rsidP="00384EF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E4F896" w14:textId="77777777" w:rsidR="00384EF9" w:rsidRPr="0024087D" w:rsidRDefault="00C06DCE" w:rsidP="00384EF9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3CC0B6F3" w14:textId="77777777" w:rsidR="00D60B74" w:rsidRPr="0024087D" w:rsidRDefault="00D60B74" w:rsidP="00D60B7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4087D" w:rsidRPr="0024087D" w14:paraId="37039F53" w14:textId="77777777" w:rsidTr="00AE03E7">
        <w:trPr>
          <w:cantSplit/>
        </w:trPr>
        <w:tc>
          <w:tcPr>
            <w:tcW w:w="794" w:type="dxa"/>
          </w:tcPr>
          <w:p w14:paraId="483766FD" w14:textId="77777777" w:rsidR="00384EF9" w:rsidRPr="0024087D" w:rsidRDefault="00384EF9" w:rsidP="00384EF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76C22B" w14:textId="1F7A83FA" w:rsidR="00D006B0" w:rsidRPr="0024087D" w:rsidRDefault="00384EF9" w:rsidP="00D006B0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24087D" w:rsidRPr="0024087D" w14:paraId="150ACFB3" w14:textId="77777777" w:rsidTr="00AE03E7">
        <w:trPr>
          <w:cantSplit/>
        </w:trPr>
        <w:tc>
          <w:tcPr>
            <w:tcW w:w="794" w:type="dxa"/>
            <w:vAlign w:val="center"/>
          </w:tcPr>
          <w:p w14:paraId="2103F35E" w14:textId="77777777" w:rsidR="00384EF9" w:rsidRPr="0024087D" w:rsidRDefault="00384EF9" w:rsidP="00384EF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14:paraId="2F9C2A2D" w14:textId="77777777" w:rsidR="00384EF9" w:rsidRPr="0024087D" w:rsidRDefault="000A6A2E" w:rsidP="00384EF9">
            <w:pPr>
              <w:spacing w:after="160" w:line="259" w:lineRule="auto"/>
              <w:contextualSpacing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تمامی موارد برای حل تعارض زوجین صحیح است به جز:</w:t>
            </w:r>
          </w:p>
        </w:tc>
      </w:tr>
      <w:tr w:rsidR="0024087D" w:rsidRPr="0024087D" w14:paraId="6A03F839" w14:textId="77777777" w:rsidTr="00AE03E7">
        <w:trPr>
          <w:cantSplit/>
        </w:trPr>
        <w:tc>
          <w:tcPr>
            <w:tcW w:w="794" w:type="dxa"/>
          </w:tcPr>
          <w:p w14:paraId="5ACEC737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BD63DE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1AD2228" w14:textId="77777777" w:rsidR="00384EF9" w:rsidRPr="0024087D" w:rsidRDefault="000A6A2E" w:rsidP="000A6A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تمرکز </w:t>
            </w:r>
            <w:r w:rsidRPr="0024087D">
              <w:rPr>
                <w:rStyle w:val="StyleComplexNazanin"/>
                <w:rFonts w:asciiTheme="majorBidi" w:eastAsiaTheme="minorEastAsia" w:hAnsiTheme="majorBidi" w:cs="B Nazanin" w:hint="cs"/>
                <w:rtl/>
                <w:lang w:bidi="fa-IR"/>
              </w:rPr>
              <w:t xml:space="preserve">روی </w:t>
            </w: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فقط </w:t>
            </w:r>
            <w:r w:rsidRPr="0024087D">
              <w:rPr>
                <w:rStyle w:val="StyleComplexNazanin"/>
                <w:rFonts w:asciiTheme="majorBidi" w:eastAsiaTheme="minorEastAsia" w:hAnsiTheme="majorBidi" w:cs="B Nazanin" w:hint="cs"/>
                <w:rtl/>
                <w:lang w:bidi="fa-IR"/>
              </w:rPr>
              <w:t>یک موضوع</w:t>
            </w:r>
            <w:r w:rsidRPr="0024087D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24087D" w:rsidRPr="0024087D" w14:paraId="6849CD59" w14:textId="77777777" w:rsidTr="00AE03E7">
        <w:trPr>
          <w:cantSplit/>
        </w:trPr>
        <w:tc>
          <w:tcPr>
            <w:tcW w:w="794" w:type="dxa"/>
          </w:tcPr>
          <w:p w14:paraId="35569C8B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C05850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C08CA68" w14:textId="77777777" w:rsidR="00384EF9" w:rsidRPr="0024087D" w:rsidRDefault="000A6A2E" w:rsidP="00384EF9">
            <w:pPr>
              <w:spacing w:after="160" w:line="259" w:lineRule="auto"/>
              <w:contextualSpacing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نپرداختن </w:t>
            </w:r>
            <w:r w:rsidRPr="0024087D">
              <w:rPr>
                <w:rStyle w:val="StyleComplexNazanin"/>
                <w:rFonts w:asciiTheme="majorBidi" w:eastAsiaTheme="minorEastAsia" w:hAnsiTheme="majorBidi" w:cs="B Nazanin"/>
                <w:rtl/>
                <w:lang w:bidi="fa-IR"/>
              </w:rPr>
              <w:t xml:space="preserve">به گذشته و وقایع ماضی </w:t>
            </w:r>
          </w:p>
        </w:tc>
      </w:tr>
      <w:tr w:rsidR="0024087D" w:rsidRPr="0024087D" w14:paraId="697F7679" w14:textId="77777777" w:rsidTr="00AE03E7">
        <w:trPr>
          <w:cantSplit/>
        </w:trPr>
        <w:tc>
          <w:tcPr>
            <w:tcW w:w="794" w:type="dxa"/>
          </w:tcPr>
          <w:p w14:paraId="7257B9CD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7FF1F3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971B027" w14:textId="77777777" w:rsidR="00384EF9" w:rsidRPr="0024087D" w:rsidRDefault="000A6A2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55BA">
              <w:rPr>
                <w:rStyle w:val="StyleComplexNazanin"/>
                <w:rFonts w:asciiTheme="majorBidi" w:eastAsiaTheme="minorEastAsia" w:hAnsiTheme="majorBidi" w:cs="B Nazanin" w:hint="cs"/>
                <w:color w:val="FF0000"/>
                <w:rtl/>
                <w:lang w:bidi="fa-IR"/>
              </w:rPr>
              <w:t>به کاربردن جملات با ضمیر "تو"</w:t>
            </w:r>
          </w:p>
        </w:tc>
      </w:tr>
      <w:tr w:rsidR="0024087D" w:rsidRPr="0024087D" w14:paraId="01ED96F3" w14:textId="77777777" w:rsidTr="00AE03E7">
        <w:trPr>
          <w:cantSplit/>
        </w:trPr>
        <w:tc>
          <w:tcPr>
            <w:tcW w:w="794" w:type="dxa"/>
          </w:tcPr>
          <w:p w14:paraId="59F0E389" w14:textId="77777777" w:rsidR="00384EF9" w:rsidRPr="0024087D" w:rsidRDefault="00384EF9" w:rsidP="00384EF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55E7F9" w14:textId="77777777" w:rsidR="00384EF9" w:rsidRPr="0024087D" w:rsidRDefault="00384EF9" w:rsidP="00384EF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FB0EFD5" w14:textId="77777777" w:rsidR="00384EF9" w:rsidRPr="0024087D" w:rsidRDefault="000A6A2E" w:rsidP="00384EF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کنترل بلندی صدای خود</w:t>
            </w:r>
          </w:p>
        </w:tc>
      </w:tr>
      <w:tr w:rsidR="00384EF9" w:rsidRPr="0024087D" w14:paraId="5CD3B840" w14:textId="77777777" w:rsidTr="00AE03E7">
        <w:trPr>
          <w:cantSplit/>
        </w:trPr>
        <w:tc>
          <w:tcPr>
            <w:tcW w:w="794" w:type="dxa"/>
          </w:tcPr>
          <w:p w14:paraId="12C49038" w14:textId="77777777" w:rsidR="00384EF9" w:rsidRPr="0024087D" w:rsidRDefault="00384EF9" w:rsidP="00384EF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DD60B5" w14:textId="77777777" w:rsidR="00384EF9" w:rsidRPr="0024087D" w:rsidRDefault="00C06DCE" w:rsidP="00384EF9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41504771" w14:textId="77777777" w:rsidR="00D60B74" w:rsidRDefault="00D60B74" w:rsidP="00D60B7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006B0" w:rsidRPr="0024087D" w14:paraId="27B2E21B" w14:textId="77777777" w:rsidTr="0025553B">
        <w:trPr>
          <w:cantSplit/>
        </w:trPr>
        <w:tc>
          <w:tcPr>
            <w:tcW w:w="794" w:type="dxa"/>
          </w:tcPr>
          <w:p w14:paraId="580A55B8" w14:textId="77777777" w:rsidR="00D006B0" w:rsidRPr="0024087D" w:rsidRDefault="00D006B0" w:rsidP="002555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876177" w14:textId="77777777" w:rsidR="00D006B0" w:rsidRPr="0024087D" w:rsidRDefault="00D006B0" w:rsidP="0025553B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D006B0" w:rsidRPr="0024087D" w14:paraId="194A3CFD" w14:textId="77777777" w:rsidTr="0025553B">
        <w:trPr>
          <w:cantSplit/>
        </w:trPr>
        <w:tc>
          <w:tcPr>
            <w:tcW w:w="794" w:type="dxa"/>
            <w:vAlign w:val="center"/>
          </w:tcPr>
          <w:p w14:paraId="1498F16A" w14:textId="2EF716AC" w:rsidR="00D006B0" w:rsidRPr="0024087D" w:rsidRDefault="00D006B0" w:rsidP="0025553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4A722D8C" w14:textId="358D1220" w:rsidR="00D006B0" w:rsidRPr="0024087D" w:rsidRDefault="00013B4E" w:rsidP="0025553B">
            <w:pPr>
              <w:spacing w:after="160" w:line="259" w:lineRule="auto"/>
              <w:contextualSpacing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013B4E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کدام گز</w:t>
            </w:r>
            <w:r w:rsidRPr="00013B4E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نه</w:t>
            </w:r>
            <w:r w:rsidRPr="00013B4E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در مورد کنترل خشم موثر است؟</w:t>
            </w:r>
          </w:p>
        </w:tc>
      </w:tr>
      <w:tr w:rsidR="00D006B0" w:rsidRPr="0024087D" w14:paraId="3E52421C" w14:textId="77777777" w:rsidTr="0025553B">
        <w:trPr>
          <w:cantSplit/>
        </w:trPr>
        <w:tc>
          <w:tcPr>
            <w:tcW w:w="794" w:type="dxa"/>
          </w:tcPr>
          <w:p w14:paraId="50126351" w14:textId="77777777" w:rsidR="00D006B0" w:rsidRPr="0024087D" w:rsidRDefault="00D006B0" w:rsidP="002555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78F71C" w14:textId="77777777" w:rsidR="00D006B0" w:rsidRPr="0024087D" w:rsidRDefault="00D006B0" w:rsidP="002555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7ACE175" w14:textId="6D933012" w:rsidR="00D006B0" w:rsidRPr="0024087D" w:rsidRDefault="00013B4E" w:rsidP="002555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روشها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آرامش و تمدد اعصاب م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تواند</w:t>
            </w: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کاهش احساس خشم موثر باشد</w:t>
            </w:r>
          </w:p>
        </w:tc>
      </w:tr>
      <w:tr w:rsidR="00D006B0" w:rsidRPr="0024087D" w14:paraId="69D4B8B3" w14:textId="77777777" w:rsidTr="0025553B">
        <w:trPr>
          <w:cantSplit/>
        </w:trPr>
        <w:tc>
          <w:tcPr>
            <w:tcW w:w="794" w:type="dxa"/>
          </w:tcPr>
          <w:p w14:paraId="74BF08B5" w14:textId="77777777" w:rsidR="00D006B0" w:rsidRPr="0024087D" w:rsidRDefault="00D006B0" w:rsidP="002555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BDEE1B" w14:textId="77777777" w:rsidR="00D006B0" w:rsidRPr="0024087D" w:rsidRDefault="00D006B0" w:rsidP="002555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646072" w14:textId="00529EA0" w:rsidR="00D006B0" w:rsidRPr="0024087D" w:rsidRDefault="00013B4E" w:rsidP="0025553B">
            <w:pPr>
              <w:spacing w:after="160" w:line="259" w:lineRule="auto"/>
              <w:contextualSpacing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برا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کاهش علا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خشم بهتر است در ابتدا با شناخت نشانه ها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اول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خشم از آن جلوگ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کرد</w:t>
            </w:r>
          </w:p>
        </w:tc>
      </w:tr>
      <w:tr w:rsidR="00D006B0" w:rsidRPr="0024087D" w14:paraId="7BF76FB1" w14:textId="77777777" w:rsidTr="0025553B">
        <w:trPr>
          <w:cantSplit/>
        </w:trPr>
        <w:tc>
          <w:tcPr>
            <w:tcW w:w="794" w:type="dxa"/>
          </w:tcPr>
          <w:p w14:paraId="20BE8937" w14:textId="77777777" w:rsidR="00D006B0" w:rsidRPr="0024087D" w:rsidRDefault="00D006B0" w:rsidP="002555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A2C2D2" w14:textId="77777777" w:rsidR="00D006B0" w:rsidRPr="0024087D" w:rsidRDefault="00D006B0" w:rsidP="002555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18C2D7" w14:textId="43666B8E" w:rsidR="00D006B0" w:rsidRPr="0024087D" w:rsidRDefault="00013B4E" w:rsidP="002555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روشها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ارام ساز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ذهن مهارت است و برا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ادگ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آن مثل د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گر</w:t>
            </w: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مهارتها ن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از</w:t>
            </w: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تمر</w:t>
            </w:r>
            <w:r w:rsidRPr="00013B4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13B4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013B4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ممارست است</w:t>
            </w:r>
          </w:p>
        </w:tc>
      </w:tr>
      <w:tr w:rsidR="00D006B0" w:rsidRPr="0024087D" w14:paraId="41652D0C" w14:textId="77777777" w:rsidTr="0025553B">
        <w:trPr>
          <w:cantSplit/>
        </w:trPr>
        <w:tc>
          <w:tcPr>
            <w:tcW w:w="794" w:type="dxa"/>
          </w:tcPr>
          <w:p w14:paraId="5E84E557" w14:textId="77777777" w:rsidR="00D006B0" w:rsidRPr="0024087D" w:rsidRDefault="00D006B0" w:rsidP="002555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5F272E" w14:textId="77777777" w:rsidR="00D006B0" w:rsidRPr="0024087D" w:rsidRDefault="00D006B0" w:rsidP="002555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6ECAC0" w14:textId="79CEF288" w:rsidR="00D006B0" w:rsidRPr="0024087D" w:rsidRDefault="00013B4E" w:rsidP="002555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13B4E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همه موارد</w:t>
            </w:r>
          </w:p>
        </w:tc>
      </w:tr>
      <w:tr w:rsidR="00D006B0" w:rsidRPr="0024087D" w14:paraId="51055B0B" w14:textId="77777777" w:rsidTr="0025553B">
        <w:trPr>
          <w:cantSplit/>
        </w:trPr>
        <w:tc>
          <w:tcPr>
            <w:tcW w:w="794" w:type="dxa"/>
          </w:tcPr>
          <w:p w14:paraId="617E0497" w14:textId="77777777" w:rsidR="00D006B0" w:rsidRPr="0024087D" w:rsidRDefault="00D006B0" w:rsidP="0025553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A830FE3" w14:textId="77777777" w:rsidR="00D006B0" w:rsidRPr="0024087D" w:rsidRDefault="00D006B0" w:rsidP="0025553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7C11F5A9" w14:textId="77777777" w:rsidR="00D006B0" w:rsidRDefault="00D006B0" w:rsidP="00D60B7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006B0" w:rsidRPr="0024087D" w14:paraId="1BEF7C21" w14:textId="77777777" w:rsidTr="0025553B">
        <w:trPr>
          <w:cantSplit/>
        </w:trPr>
        <w:tc>
          <w:tcPr>
            <w:tcW w:w="794" w:type="dxa"/>
          </w:tcPr>
          <w:p w14:paraId="6AD77C7B" w14:textId="77777777" w:rsidR="00D006B0" w:rsidRPr="0024087D" w:rsidRDefault="00D006B0" w:rsidP="002555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7CF6F58" w14:textId="77777777" w:rsidR="00D006B0" w:rsidRPr="0024087D" w:rsidRDefault="00D006B0" w:rsidP="0025553B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D006B0" w:rsidRPr="0024087D" w14:paraId="7793B865" w14:textId="77777777" w:rsidTr="0025553B">
        <w:trPr>
          <w:cantSplit/>
        </w:trPr>
        <w:tc>
          <w:tcPr>
            <w:tcW w:w="794" w:type="dxa"/>
            <w:vAlign w:val="center"/>
          </w:tcPr>
          <w:p w14:paraId="4D79CCD0" w14:textId="66FAA086" w:rsidR="00D006B0" w:rsidRPr="005C7386" w:rsidRDefault="00D006B0" w:rsidP="005C7386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42</w:t>
            </w:r>
          </w:p>
        </w:tc>
        <w:tc>
          <w:tcPr>
            <w:tcW w:w="9411" w:type="dxa"/>
            <w:gridSpan w:val="2"/>
          </w:tcPr>
          <w:p w14:paraId="54B324B3" w14:textId="4940427F" w:rsidR="00D006B0" w:rsidRPr="0024087D" w:rsidRDefault="005C7386" w:rsidP="005C7386">
            <w:pPr>
              <w:spacing w:after="160" w:line="259" w:lineRule="auto"/>
              <w:contextualSpacing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5C7386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اقدامات اول</w:t>
            </w:r>
            <w:r w:rsidRPr="005C7386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ه</w:t>
            </w:r>
            <w:r w:rsidRPr="005C7386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در غلبه بر اثرات ناش</w:t>
            </w:r>
            <w:r w:rsidRPr="005C7386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از سو ءاستفاده شامل :</w:t>
            </w:r>
          </w:p>
        </w:tc>
      </w:tr>
      <w:tr w:rsidR="00D006B0" w:rsidRPr="0024087D" w14:paraId="0E984F02" w14:textId="77777777" w:rsidTr="0025553B">
        <w:trPr>
          <w:cantSplit/>
        </w:trPr>
        <w:tc>
          <w:tcPr>
            <w:tcW w:w="794" w:type="dxa"/>
          </w:tcPr>
          <w:p w14:paraId="791604EE" w14:textId="77777777" w:rsidR="00D006B0" w:rsidRPr="0024087D" w:rsidRDefault="00D006B0" w:rsidP="002555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C8239B" w14:textId="77777777" w:rsidR="00D006B0" w:rsidRPr="0024087D" w:rsidRDefault="00D006B0" w:rsidP="002555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50AE8F9" w14:textId="0A31E2C7" w:rsidR="00D006B0" w:rsidRPr="0024087D" w:rsidRDefault="005C7386" w:rsidP="002555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اول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مهمتر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قدم در غلبه بر اثرات سو استفاده اطم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نان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امن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کنون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باشد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D006B0" w:rsidRPr="0024087D" w14:paraId="3E59F3F3" w14:textId="77777777" w:rsidTr="0025553B">
        <w:trPr>
          <w:cantSplit/>
        </w:trPr>
        <w:tc>
          <w:tcPr>
            <w:tcW w:w="794" w:type="dxa"/>
          </w:tcPr>
          <w:p w14:paraId="041BBC33" w14:textId="77777777" w:rsidR="00D006B0" w:rsidRPr="0024087D" w:rsidRDefault="00D006B0" w:rsidP="002555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0F940B" w14:textId="77777777" w:rsidR="00D006B0" w:rsidRPr="0024087D" w:rsidRDefault="00D006B0" w:rsidP="002555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AF4794" w14:textId="78DFBCD8" w:rsidR="00D006B0" w:rsidRPr="0024087D" w:rsidRDefault="005C7386" w:rsidP="0025553B">
            <w:pPr>
              <w:spacing w:after="160" w:line="259" w:lineRule="auto"/>
              <w:contextualSpacing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رابطه ها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خود را مد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کن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 تثب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کردن جنبه ها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گر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زندگ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تان را جد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بگ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D006B0" w:rsidRPr="0024087D" w14:paraId="59DBFB84" w14:textId="77777777" w:rsidTr="0025553B">
        <w:trPr>
          <w:cantSplit/>
        </w:trPr>
        <w:tc>
          <w:tcPr>
            <w:tcW w:w="794" w:type="dxa"/>
          </w:tcPr>
          <w:p w14:paraId="1BF07C6F" w14:textId="77777777" w:rsidR="00D006B0" w:rsidRPr="0024087D" w:rsidRDefault="00D006B0" w:rsidP="002555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E268EA" w14:textId="77777777" w:rsidR="00D006B0" w:rsidRPr="0024087D" w:rsidRDefault="00D006B0" w:rsidP="002555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DFDADC" w14:textId="1678658F" w:rsidR="00D006B0" w:rsidRPr="0024087D" w:rsidRDefault="005C7386" w:rsidP="002555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فلاش بك و کابوس ها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شبانه را درمان کن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</w:p>
        </w:tc>
      </w:tr>
      <w:tr w:rsidR="005C7386" w:rsidRPr="0024087D" w14:paraId="4B3A4B4F" w14:textId="77777777" w:rsidTr="0025553B">
        <w:trPr>
          <w:cantSplit/>
        </w:trPr>
        <w:tc>
          <w:tcPr>
            <w:tcW w:w="794" w:type="dxa"/>
          </w:tcPr>
          <w:p w14:paraId="674CEFBC" w14:textId="77777777" w:rsidR="005C7386" w:rsidRPr="0024087D" w:rsidRDefault="005C7386" w:rsidP="005C738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95F802" w14:textId="77777777" w:rsidR="005C7386" w:rsidRPr="0024087D" w:rsidRDefault="005C7386" w:rsidP="005C738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58301B" w14:textId="6F6AE6D2" w:rsidR="005C7386" w:rsidRPr="0024087D" w:rsidRDefault="005C7386" w:rsidP="005C738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13B4E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همه موارد</w:t>
            </w:r>
          </w:p>
        </w:tc>
      </w:tr>
      <w:tr w:rsidR="00D006B0" w:rsidRPr="0024087D" w14:paraId="79E95BDB" w14:textId="77777777" w:rsidTr="0025553B">
        <w:trPr>
          <w:cantSplit/>
        </w:trPr>
        <w:tc>
          <w:tcPr>
            <w:tcW w:w="794" w:type="dxa"/>
          </w:tcPr>
          <w:p w14:paraId="1667E4D4" w14:textId="77777777" w:rsidR="00D006B0" w:rsidRPr="0024087D" w:rsidRDefault="00D006B0" w:rsidP="0025553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C2454D" w14:textId="77777777" w:rsidR="00D006B0" w:rsidRPr="0024087D" w:rsidRDefault="00D006B0" w:rsidP="0025553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0EFBBEE8" w14:textId="77777777" w:rsidR="00D006B0" w:rsidRDefault="00D006B0" w:rsidP="00D60B7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006B0" w:rsidRPr="0024087D" w14:paraId="387B3E64" w14:textId="77777777" w:rsidTr="0025553B">
        <w:trPr>
          <w:cantSplit/>
        </w:trPr>
        <w:tc>
          <w:tcPr>
            <w:tcW w:w="794" w:type="dxa"/>
          </w:tcPr>
          <w:p w14:paraId="4BD760A5" w14:textId="77777777" w:rsidR="00D006B0" w:rsidRPr="0024087D" w:rsidRDefault="00D006B0" w:rsidP="002555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A36C37" w14:textId="77777777" w:rsidR="00D006B0" w:rsidRPr="0024087D" w:rsidRDefault="00D006B0" w:rsidP="0025553B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D006B0" w:rsidRPr="0024087D" w14:paraId="08E654CA" w14:textId="77777777" w:rsidTr="0025553B">
        <w:trPr>
          <w:cantSplit/>
        </w:trPr>
        <w:tc>
          <w:tcPr>
            <w:tcW w:w="794" w:type="dxa"/>
            <w:vAlign w:val="center"/>
          </w:tcPr>
          <w:p w14:paraId="6B1555F2" w14:textId="7D52EF35" w:rsidR="00D006B0" w:rsidRPr="0024087D" w:rsidRDefault="00D006B0" w:rsidP="0025553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43</w:t>
            </w:r>
          </w:p>
        </w:tc>
        <w:tc>
          <w:tcPr>
            <w:tcW w:w="9411" w:type="dxa"/>
            <w:gridSpan w:val="2"/>
          </w:tcPr>
          <w:p w14:paraId="2C8F1A07" w14:textId="6A905F60" w:rsidR="00D006B0" w:rsidRPr="0024087D" w:rsidRDefault="005C7386" w:rsidP="0025553B">
            <w:pPr>
              <w:spacing w:after="160" w:line="259" w:lineRule="auto"/>
              <w:contextualSpacing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5C7386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کدام گز</w:t>
            </w:r>
            <w:r w:rsidRPr="005C7386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نه</w:t>
            </w:r>
            <w:r w:rsidRPr="005C7386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جزءاثرات طولان</w:t>
            </w:r>
            <w:r w:rsidRPr="005C7386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مدت سوء استفاده از کودکان نم</w:t>
            </w:r>
            <w:r w:rsidRPr="005C7386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باشد؟</w:t>
            </w:r>
          </w:p>
        </w:tc>
      </w:tr>
      <w:tr w:rsidR="00D006B0" w:rsidRPr="0024087D" w14:paraId="410982FE" w14:textId="77777777" w:rsidTr="0025553B">
        <w:trPr>
          <w:cantSplit/>
        </w:trPr>
        <w:tc>
          <w:tcPr>
            <w:tcW w:w="794" w:type="dxa"/>
          </w:tcPr>
          <w:p w14:paraId="074F7F7C" w14:textId="77777777" w:rsidR="00D006B0" w:rsidRPr="0024087D" w:rsidRDefault="00D006B0" w:rsidP="002555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DA7112" w14:textId="77777777" w:rsidR="00D006B0" w:rsidRPr="0024087D" w:rsidRDefault="00D006B0" w:rsidP="002555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307BC8" w14:textId="5079B5B2" w:rsidR="00D006B0" w:rsidRPr="0024087D" w:rsidRDefault="005C7386" w:rsidP="002555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مشکل در برقرار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ارتباط- کاهش پ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شرفت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امور زندگ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D006B0" w:rsidRPr="0024087D" w14:paraId="6821F3C2" w14:textId="77777777" w:rsidTr="0025553B">
        <w:trPr>
          <w:cantSplit/>
        </w:trPr>
        <w:tc>
          <w:tcPr>
            <w:tcW w:w="794" w:type="dxa"/>
          </w:tcPr>
          <w:p w14:paraId="24F33439" w14:textId="77777777" w:rsidR="00D006B0" w:rsidRPr="0024087D" w:rsidRDefault="00D006B0" w:rsidP="002555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274267" w14:textId="77777777" w:rsidR="00D006B0" w:rsidRPr="0024087D" w:rsidRDefault="00D006B0" w:rsidP="002555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A2B3F22" w14:textId="20724975" w:rsidR="00D006B0" w:rsidRPr="0024087D" w:rsidRDefault="005C7386" w:rsidP="0025553B">
            <w:pPr>
              <w:spacing w:after="160" w:line="259" w:lineRule="auto"/>
              <w:contextualSpacing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اختلال در احترام به نفس مشکل در عواطف -اختلال در تغذ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</w:p>
        </w:tc>
      </w:tr>
      <w:tr w:rsidR="00D006B0" w:rsidRPr="0024087D" w14:paraId="2B036133" w14:textId="77777777" w:rsidTr="0025553B">
        <w:trPr>
          <w:cantSplit/>
        </w:trPr>
        <w:tc>
          <w:tcPr>
            <w:tcW w:w="794" w:type="dxa"/>
          </w:tcPr>
          <w:p w14:paraId="799155C8" w14:textId="77777777" w:rsidR="00D006B0" w:rsidRPr="0024087D" w:rsidRDefault="00D006B0" w:rsidP="002555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94C09B" w14:textId="77777777" w:rsidR="00D006B0" w:rsidRPr="0024087D" w:rsidRDefault="00D006B0" w:rsidP="002555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0ADEA55" w14:textId="380F288A" w:rsidR="00D006B0" w:rsidRPr="0024087D" w:rsidRDefault="005C7386" w:rsidP="002555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مرور خاطرات گذشته ( فلاش بك) کابوس ها</w:t>
            </w:r>
            <w:r w:rsidRPr="005C73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C738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شبانه</w:t>
            </w:r>
          </w:p>
        </w:tc>
      </w:tr>
      <w:tr w:rsidR="00D006B0" w:rsidRPr="0024087D" w14:paraId="535DAEC5" w14:textId="77777777" w:rsidTr="0025553B">
        <w:trPr>
          <w:cantSplit/>
        </w:trPr>
        <w:tc>
          <w:tcPr>
            <w:tcW w:w="794" w:type="dxa"/>
          </w:tcPr>
          <w:p w14:paraId="3BB49C59" w14:textId="77777777" w:rsidR="00D006B0" w:rsidRPr="0024087D" w:rsidRDefault="00D006B0" w:rsidP="002555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DED7DE" w14:textId="77777777" w:rsidR="00D006B0" w:rsidRPr="0024087D" w:rsidRDefault="00D006B0" w:rsidP="002555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20C0D0D" w14:textId="30CB7B4E" w:rsidR="00D006B0" w:rsidRPr="0024087D" w:rsidRDefault="005C7386" w:rsidP="002555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C7386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دگرآزاری</w:t>
            </w:r>
          </w:p>
        </w:tc>
      </w:tr>
      <w:tr w:rsidR="00D006B0" w:rsidRPr="0024087D" w14:paraId="614410D3" w14:textId="77777777" w:rsidTr="0025553B">
        <w:trPr>
          <w:cantSplit/>
        </w:trPr>
        <w:tc>
          <w:tcPr>
            <w:tcW w:w="794" w:type="dxa"/>
          </w:tcPr>
          <w:p w14:paraId="4C06AFEE" w14:textId="77777777" w:rsidR="00D006B0" w:rsidRPr="0024087D" w:rsidRDefault="00D006B0" w:rsidP="0025553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981AAC" w14:textId="77777777" w:rsidR="00D006B0" w:rsidRPr="0024087D" w:rsidRDefault="00D006B0" w:rsidP="0025553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6690609D" w14:textId="77777777" w:rsidR="00D006B0" w:rsidRDefault="00D006B0" w:rsidP="00D60B7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006B0" w:rsidRPr="0024087D" w14:paraId="4642A5B7" w14:textId="77777777" w:rsidTr="0025553B">
        <w:trPr>
          <w:cantSplit/>
        </w:trPr>
        <w:tc>
          <w:tcPr>
            <w:tcW w:w="794" w:type="dxa"/>
          </w:tcPr>
          <w:p w14:paraId="27452B2B" w14:textId="77777777" w:rsidR="00D006B0" w:rsidRPr="0024087D" w:rsidRDefault="00D006B0" w:rsidP="002555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395D615" w14:textId="77777777" w:rsidR="00D006B0" w:rsidRPr="0024087D" w:rsidRDefault="00D006B0" w:rsidP="0025553B">
            <w:pPr>
              <w:pStyle w:val="a3"/>
              <w:rPr>
                <w:rFonts w:ascii="Calibri" w:hAnsi="Calibri" w:cs="B Yagut"/>
                <w:b/>
                <w:rtl/>
              </w:rPr>
            </w:pPr>
            <w:r w:rsidRPr="0024087D">
              <w:rPr>
                <w:rFonts w:ascii="Calibri" w:hAnsi="Calibri" w:cs="B Yagut" w:hint="cs"/>
                <w:b/>
                <w:rtl/>
              </w:rPr>
              <w:t>نام آزمون: خودمراقبتی در سلامت روانی اجتماعی واعتیاد</w:t>
            </w:r>
          </w:p>
        </w:tc>
      </w:tr>
      <w:tr w:rsidR="00D006B0" w:rsidRPr="0024087D" w14:paraId="0DE95EAC" w14:textId="77777777" w:rsidTr="0025553B">
        <w:trPr>
          <w:cantSplit/>
        </w:trPr>
        <w:tc>
          <w:tcPr>
            <w:tcW w:w="794" w:type="dxa"/>
            <w:vAlign w:val="center"/>
          </w:tcPr>
          <w:p w14:paraId="05DC3F44" w14:textId="7225B844" w:rsidR="00D006B0" w:rsidRPr="0024087D" w:rsidRDefault="00D006B0" w:rsidP="0025553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44</w:t>
            </w:r>
          </w:p>
        </w:tc>
        <w:tc>
          <w:tcPr>
            <w:tcW w:w="9411" w:type="dxa"/>
            <w:gridSpan w:val="2"/>
          </w:tcPr>
          <w:p w14:paraId="6D73C8C0" w14:textId="4B72D0BA" w:rsidR="00D006B0" w:rsidRPr="0024087D" w:rsidRDefault="00481216" w:rsidP="0025553B">
            <w:pPr>
              <w:spacing w:after="160" w:line="259" w:lineRule="auto"/>
              <w:contextualSpacing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481216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کدام از موارد ز</w:t>
            </w:r>
            <w:r w:rsidRPr="00481216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481216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ر</w:t>
            </w:r>
            <w:r w:rsidRPr="00481216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به عنوان روش ها</w:t>
            </w:r>
            <w:r w:rsidRPr="00481216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481216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بدرفتار</w:t>
            </w:r>
            <w:r w:rsidRPr="00481216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481216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با کودکان م</w:t>
            </w:r>
            <w:r w:rsidRPr="00481216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481216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باشد؟</w:t>
            </w:r>
          </w:p>
        </w:tc>
      </w:tr>
      <w:tr w:rsidR="00D006B0" w:rsidRPr="0024087D" w14:paraId="3AC4EFD4" w14:textId="77777777" w:rsidTr="0025553B">
        <w:trPr>
          <w:cantSplit/>
        </w:trPr>
        <w:tc>
          <w:tcPr>
            <w:tcW w:w="794" w:type="dxa"/>
          </w:tcPr>
          <w:p w14:paraId="4CE195C5" w14:textId="77777777" w:rsidR="00D006B0" w:rsidRPr="0024087D" w:rsidRDefault="00D006B0" w:rsidP="002555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3B83A2" w14:textId="77777777" w:rsidR="00D006B0" w:rsidRPr="0024087D" w:rsidRDefault="00D006B0" w:rsidP="002555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73581E4" w14:textId="4A61F6F3" w:rsidR="00D006B0" w:rsidRPr="0024087D" w:rsidRDefault="002F5887" w:rsidP="002555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F588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غفلت- کمبود محبت</w:t>
            </w:r>
          </w:p>
        </w:tc>
      </w:tr>
      <w:tr w:rsidR="00D006B0" w:rsidRPr="0024087D" w14:paraId="497B591E" w14:textId="77777777" w:rsidTr="0025553B">
        <w:trPr>
          <w:cantSplit/>
        </w:trPr>
        <w:tc>
          <w:tcPr>
            <w:tcW w:w="794" w:type="dxa"/>
          </w:tcPr>
          <w:p w14:paraId="3031765A" w14:textId="77777777" w:rsidR="00D006B0" w:rsidRPr="0024087D" w:rsidRDefault="00D006B0" w:rsidP="002555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962878" w14:textId="77777777" w:rsidR="00D006B0" w:rsidRPr="0024087D" w:rsidRDefault="00D006B0" w:rsidP="002555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9B7243" w14:textId="20F7F042" w:rsidR="00D006B0" w:rsidRPr="0024087D" w:rsidRDefault="002F5887" w:rsidP="0025553B">
            <w:pPr>
              <w:spacing w:after="160" w:line="259" w:lineRule="auto"/>
              <w:contextualSpacing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F588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سو ء رفتار جسم</w:t>
            </w:r>
            <w:r w:rsidRPr="002F588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D006B0" w:rsidRPr="0024087D" w14:paraId="2EEE7821" w14:textId="77777777" w:rsidTr="0025553B">
        <w:trPr>
          <w:cantSplit/>
        </w:trPr>
        <w:tc>
          <w:tcPr>
            <w:tcW w:w="794" w:type="dxa"/>
          </w:tcPr>
          <w:p w14:paraId="1C16B981" w14:textId="77777777" w:rsidR="00D006B0" w:rsidRPr="0024087D" w:rsidRDefault="00D006B0" w:rsidP="002555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D74907" w14:textId="77777777" w:rsidR="00D006B0" w:rsidRPr="0024087D" w:rsidRDefault="00D006B0" w:rsidP="002555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419701B" w14:textId="67B14A66" w:rsidR="00D006B0" w:rsidRPr="0024087D" w:rsidRDefault="002F5887" w:rsidP="002555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F588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سو استفاده جنس</w:t>
            </w:r>
            <w:r w:rsidRPr="002F588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2F5887" w:rsidRPr="0024087D" w14:paraId="5386CDD6" w14:textId="77777777" w:rsidTr="0025553B">
        <w:trPr>
          <w:cantSplit/>
        </w:trPr>
        <w:tc>
          <w:tcPr>
            <w:tcW w:w="794" w:type="dxa"/>
          </w:tcPr>
          <w:p w14:paraId="0D8345EF" w14:textId="77777777" w:rsidR="002F5887" w:rsidRPr="0024087D" w:rsidRDefault="002F5887" w:rsidP="002F588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1EA14B" w14:textId="77777777" w:rsidR="002F5887" w:rsidRPr="0024087D" w:rsidRDefault="002F5887" w:rsidP="002F588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1E67F4" w14:textId="4CE9EE7A" w:rsidR="002F5887" w:rsidRPr="0024087D" w:rsidRDefault="002F5887" w:rsidP="002F588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13B4E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همه موارد</w:t>
            </w:r>
          </w:p>
        </w:tc>
      </w:tr>
      <w:tr w:rsidR="00D006B0" w:rsidRPr="0024087D" w14:paraId="6B5FF566" w14:textId="77777777" w:rsidTr="0025553B">
        <w:trPr>
          <w:cantSplit/>
        </w:trPr>
        <w:tc>
          <w:tcPr>
            <w:tcW w:w="794" w:type="dxa"/>
          </w:tcPr>
          <w:p w14:paraId="75937CEE" w14:textId="77777777" w:rsidR="00D006B0" w:rsidRPr="0024087D" w:rsidRDefault="00D006B0" w:rsidP="0025553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62CAFC5" w14:textId="77777777" w:rsidR="00D006B0" w:rsidRPr="0024087D" w:rsidRDefault="00D006B0" w:rsidP="0025553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4087D">
              <w:rPr>
                <w:rFonts w:cs="B Zar" w:hint="cs"/>
                <w:b/>
                <w:bCs/>
                <w:sz w:val="18"/>
                <w:szCs w:val="18"/>
                <w:rtl/>
              </w:rPr>
              <w:t>راهنمای خودمراقبتی درسلامت روان واعتیاد (ویژه ستاد وویژه سفیر)ودستورالعملهای وزارتی</w:t>
            </w:r>
          </w:p>
        </w:tc>
      </w:tr>
    </w:tbl>
    <w:p w14:paraId="233AF13B" w14:textId="77777777" w:rsidR="00D006B0" w:rsidRDefault="00D006B0" w:rsidP="00D60B7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B26FB53" w14:textId="77777777" w:rsidR="00D006B0" w:rsidRDefault="00D006B0" w:rsidP="00D006B0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27C17E3" w14:textId="77777777" w:rsidR="00D006B0" w:rsidRPr="0024087D" w:rsidRDefault="00D006B0" w:rsidP="00D60B7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sectPr w:rsidR="00D006B0" w:rsidRPr="0024087D" w:rsidSect="00255E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EBF0F" w14:textId="77777777" w:rsidR="00255E75" w:rsidRDefault="00255E75">
      <w:r>
        <w:separator/>
      </w:r>
    </w:p>
  </w:endnote>
  <w:endnote w:type="continuationSeparator" w:id="0">
    <w:p w14:paraId="0C853082" w14:textId="77777777" w:rsidR="00255E75" w:rsidRDefault="00255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6D96F" w14:textId="77777777" w:rsidR="00844889" w:rsidRDefault="008448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45034" w14:textId="77777777" w:rsidR="00844889" w:rsidRPr="001F3A0F" w:rsidRDefault="00844889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1855BA">
      <w:rPr>
        <w:rStyle w:val="PageNumber"/>
        <w:rFonts w:cs="B Nazanin"/>
        <w:noProof/>
        <w:sz w:val="20"/>
        <w:szCs w:val="20"/>
        <w:rtl/>
      </w:rPr>
      <w:t>13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22378" w14:textId="77777777" w:rsidR="00844889" w:rsidRDefault="008448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25354" w14:textId="77777777" w:rsidR="00255E75" w:rsidRDefault="00255E75">
      <w:r>
        <w:separator/>
      </w:r>
    </w:p>
  </w:footnote>
  <w:footnote w:type="continuationSeparator" w:id="0">
    <w:p w14:paraId="4AF3CF6B" w14:textId="77777777" w:rsidR="00255E75" w:rsidRDefault="00255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84059" w14:textId="77777777" w:rsidR="00844889" w:rsidRDefault="008448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1162" w14:textId="77777777" w:rsidR="00844889" w:rsidRPr="006D36FD" w:rsidRDefault="00844889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1A2E7E" wp14:editId="6F765CDB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C44AF0" w14:textId="77777777" w:rsidR="00844889" w:rsidRPr="00453C31" w:rsidRDefault="00844889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معاونت بهداشتی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59D1548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" filled="f" stroked="f">
              <v:textbox>
                <w:txbxContent>
                  <w:p w:rsidR="00060C5A" w:rsidRPr="00453C31" w:rsidRDefault="00060C5A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معاونت بهداشتی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AD52988" wp14:editId="4EA71681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4A65F1" w14:textId="5BB3769D" w:rsidR="00844889" w:rsidRPr="005937FB" w:rsidRDefault="00844889" w:rsidP="00E1698C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</w:t>
                          </w:r>
                          <w:r w:rsidR="005B3101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خدمت 1404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AD52988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" filled="f" stroked="f">
              <v:textbox>
                <w:txbxContent>
                  <w:p w14:paraId="2F4A65F1" w14:textId="5BB3769D" w:rsidR="00844889" w:rsidRPr="005937FB" w:rsidRDefault="00844889" w:rsidP="00E1698C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</w:t>
                    </w:r>
                    <w:r w:rsidR="005B3101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خدمت 1404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17335E" wp14:editId="441A9B8D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3727CB" w14:textId="77777777" w:rsidR="00844889" w:rsidRPr="005937FB" w:rsidRDefault="00844889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t>…..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 w14:anchorId="6BC89379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" filled="f" stroked="f">
              <v:textbox>
                <w:txbxContent>
                  <w:p w:rsidR="00060C5A" w:rsidRPr="005937FB" w:rsidRDefault="00060C5A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t>…..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4BCE5A8C" wp14:editId="46747D08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DED8361" wp14:editId="1BD61A86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6B6F077C" w14:textId="77777777" w:rsidR="00844889" w:rsidRDefault="00844889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14:paraId="1D7F1F47" w14:textId="77777777" w:rsidR="00844889" w:rsidRDefault="008448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oundrect w14:anchorId="49F2C48B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" strokeweight="3pt">
              <v:stroke linestyle="thinThin"/>
              <v:textbox>
                <w:txbxContent>
                  <w:p w:rsidR="00060C5A" w:rsidRDefault="00060C5A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:rsidR="00060C5A" w:rsidRDefault="00060C5A"/>
                </w:txbxContent>
              </v:textbox>
            </v:round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03221" w14:textId="77777777" w:rsidR="00844889" w:rsidRDefault="008448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B4D01"/>
    <w:multiLevelType w:val="hybridMultilevel"/>
    <w:tmpl w:val="E142408A"/>
    <w:lvl w:ilvl="0" w:tplc="69626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8041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E5D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6A1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86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AA8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82C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C6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A49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063373"/>
    <w:multiLevelType w:val="hybridMultilevel"/>
    <w:tmpl w:val="FA0431A8"/>
    <w:lvl w:ilvl="0" w:tplc="D89EB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 w15:restartNumberingAfterBreak="0">
    <w:nsid w:val="7E9B43DC"/>
    <w:multiLevelType w:val="hybridMultilevel"/>
    <w:tmpl w:val="17463348"/>
    <w:lvl w:ilvl="0" w:tplc="E020BA7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B8AE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3C938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DC2CF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527BB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5686C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6672B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A0221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24B5C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1384817">
    <w:abstractNumId w:val="1"/>
  </w:num>
  <w:num w:numId="2" w16cid:durableId="652872266">
    <w:abstractNumId w:val="3"/>
  </w:num>
  <w:num w:numId="3" w16cid:durableId="381487283">
    <w:abstractNumId w:val="2"/>
  </w:num>
  <w:num w:numId="4" w16cid:durableId="603148480">
    <w:abstractNumId w:val="0"/>
  </w:num>
  <w:num w:numId="5" w16cid:durableId="936324348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77"/>
    <w:rsid w:val="00007F08"/>
    <w:rsid w:val="00013B4E"/>
    <w:rsid w:val="000211BF"/>
    <w:rsid w:val="000243F2"/>
    <w:rsid w:val="0002678E"/>
    <w:rsid w:val="00034C30"/>
    <w:rsid w:val="00060C5A"/>
    <w:rsid w:val="00062168"/>
    <w:rsid w:val="00072457"/>
    <w:rsid w:val="00075C78"/>
    <w:rsid w:val="0007792B"/>
    <w:rsid w:val="00080481"/>
    <w:rsid w:val="000808FE"/>
    <w:rsid w:val="000A1C98"/>
    <w:rsid w:val="000A6A2E"/>
    <w:rsid w:val="000A7996"/>
    <w:rsid w:val="000B0F5C"/>
    <w:rsid w:val="000B339E"/>
    <w:rsid w:val="000E2121"/>
    <w:rsid w:val="000E4D0A"/>
    <w:rsid w:val="000F71BD"/>
    <w:rsid w:val="001218DE"/>
    <w:rsid w:val="00132A3D"/>
    <w:rsid w:val="00136295"/>
    <w:rsid w:val="0013654D"/>
    <w:rsid w:val="00136DA6"/>
    <w:rsid w:val="00141165"/>
    <w:rsid w:val="00143380"/>
    <w:rsid w:val="001517D6"/>
    <w:rsid w:val="00161EA0"/>
    <w:rsid w:val="00166EA4"/>
    <w:rsid w:val="001712CC"/>
    <w:rsid w:val="00174532"/>
    <w:rsid w:val="001855BA"/>
    <w:rsid w:val="00194F6A"/>
    <w:rsid w:val="00195D72"/>
    <w:rsid w:val="001A71CD"/>
    <w:rsid w:val="001C2C45"/>
    <w:rsid w:val="001D1B21"/>
    <w:rsid w:val="001F3A0F"/>
    <w:rsid w:val="00203E71"/>
    <w:rsid w:val="00225D4A"/>
    <w:rsid w:val="0024087D"/>
    <w:rsid w:val="00240F7F"/>
    <w:rsid w:val="00255E75"/>
    <w:rsid w:val="002560AB"/>
    <w:rsid w:val="00267CC7"/>
    <w:rsid w:val="00280825"/>
    <w:rsid w:val="002A14CB"/>
    <w:rsid w:val="002A573C"/>
    <w:rsid w:val="002C3C64"/>
    <w:rsid w:val="002D2570"/>
    <w:rsid w:val="002E069A"/>
    <w:rsid w:val="002E4DC9"/>
    <w:rsid w:val="002F3DEC"/>
    <w:rsid w:val="002F5887"/>
    <w:rsid w:val="00305037"/>
    <w:rsid w:val="003148D4"/>
    <w:rsid w:val="00332766"/>
    <w:rsid w:val="0033484B"/>
    <w:rsid w:val="0034528A"/>
    <w:rsid w:val="003514BE"/>
    <w:rsid w:val="00362C71"/>
    <w:rsid w:val="00374FD1"/>
    <w:rsid w:val="00384EF9"/>
    <w:rsid w:val="003A2B9D"/>
    <w:rsid w:val="003A6A83"/>
    <w:rsid w:val="003C7A18"/>
    <w:rsid w:val="003D2D68"/>
    <w:rsid w:val="003E54ED"/>
    <w:rsid w:val="003E5CD3"/>
    <w:rsid w:val="003E7B10"/>
    <w:rsid w:val="003F1985"/>
    <w:rsid w:val="003F434C"/>
    <w:rsid w:val="003F57AC"/>
    <w:rsid w:val="00407EE6"/>
    <w:rsid w:val="0041029E"/>
    <w:rsid w:val="0041074F"/>
    <w:rsid w:val="004445E0"/>
    <w:rsid w:val="00450F3A"/>
    <w:rsid w:val="00453C31"/>
    <w:rsid w:val="004705F3"/>
    <w:rsid w:val="0047099D"/>
    <w:rsid w:val="00470C96"/>
    <w:rsid w:val="00471789"/>
    <w:rsid w:val="00472477"/>
    <w:rsid w:val="00481216"/>
    <w:rsid w:val="0048340C"/>
    <w:rsid w:val="00496441"/>
    <w:rsid w:val="004964B4"/>
    <w:rsid w:val="004A2788"/>
    <w:rsid w:val="004A340F"/>
    <w:rsid w:val="004B62CD"/>
    <w:rsid w:val="004B7974"/>
    <w:rsid w:val="004C0ABB"/>
    <w:rsid w:val="004C2F49"/>
    <w:rsid w:val="004D117D"/>
    <w:rsid w:val="004E557F"/>
    <w:rsid w:val="004E6059"/>
    <w:rsid w:val="00510E7A"/>
    <w:rsid w:val="005110C8"/>
    <w:rsid w:val="00516286"/>
    <w:rsid w:val="00533F82"/>
    <w:rsid w:val="005460F2"/>
    <w:rsid w:val="005463D3"/>
    <w:rsid w:val="005468BC"/>
    <w:rsid w:val="00572B29"/>
    <w:rsid w:val="0059285E"/>
    <w:rsid w:val="005937FB"/>
    <w:rsid w:val="00597025"/>
    <w:rsid w:val="005A5E24"/>
    <w:rsid w:val="005B3101"/>
    <w:rsid w:val="005B352D"/>
    <w:rsid w:val="005C4E45"/>
    <w:rsid w:val="005C7386"/>
    <w:rsid w:val="005E213A"/>
    <w:rsid w:val="005E745E"/>
    <w:rsid w:val="005F3B00"/>
    <w:rsid w:val="006210C6"/>
    <w:rsid w:val="006227E8"/>
    <w:rsid w:val="00624C3D"/>
    <w:rsid w:val="00626D1F"/>
    <w:rsid w:val="00630F76"/>
    <w:rsid w:val="0063391A"/>
    <w:rsid w:val="00655D9A"/>
    <w:rsid w:val="00656630"/>
    <w:rsid w:val="00664F5C"/>
    <w:rsid w:val="006827F5"/>
    <w:rsid w:val="006832B6"/>
    <w:rsid w:val="00695D7A"/>
    <w:rsid w:val="006B0676"/>
    <w:rsid w:val="006B2E88"/>
    <w:rsid w:val="006C35D2"/>
    <w:rsid w:val="006C45A5"/>
    <w:rsid w:val="006D36FD"/>
    <w:rsid w:val="006F25B7"/>
    <w:rsid w:val="00700CA3"/>
    <w:rsid w:val="007035AC"/>
    <w:rsid w:val="00730DC0"/>
    <w:rsid w:val="00732AC7"/>
    <w:rsid w:val="0073464D"/>
    <w:rsid w:val="00752BA7"/>
    <w:rsid w:val="0076020B"/>
    <w:rsid w:val="00765A80"/>
    <w:rsid w:val="00776D30"/>
    <w:rsid w:val="00786E99"/>
    <w:rsid w:val="00797D4F"/>
    <w:rsid w:val="007A0817"/>
    <w:rsid w:val="007D1F63"/>
    <w:rsid w:val="007E0865"/>
    <w:rsid w:val="007E1F29"/>
    <w:rsid w:val="007F516F"/>
    <w:rsid w:val="00805D0A"/>
    <w:rsid w:val="00813B33"/>
    <w:rsid w:val="008204B2"/>
    <w:rsid w:val="00834F1C"/>
    <w:rsid w:val="00844889"/>
    <w:rsid w:val="00847B11"/>
    <w:rsid w:val="0085099D"/>
    <w:rsid w:val="0085186B"/>
    <w:rsid w:val="008561E6"/>
    <w:rsid w:val="008613EF"/>
    <w:rsid w:val="008705BF"/>
    <w:rsid w:val="00872B77"/>
    <w:rsid w:val="00880240"/>
    <w:rsid w:val="0089052C"/>
    <w:rsid w:val="0089421B"/>
    <w:rsid w:val="008A1EC0"/>
    <w:rsid w:val="008A3BC8"/>
    <w:rsid w:val="008B26AC"/>
    <w:rsid w:val="008C0642"/>
    <w:rsid w:val="008C28E7"/>
    <w:rsid w:val="008D49C9"/>
    <w:rsid w:val="008F2DF5"/>
    <w:rsid w:val="0090701F"/>
    <w:rsid w:val="00913D4C"/>
    <w:rsid w:val="00915A83"/>
    <w:rsid w:val="00932DDA"/>
    <w:rsid w:val="00936CCC"/>
    <w:rsid w:val="00970691"/>
    <w:rsid w:val="00974178"/>
    <w:rsid w:val="009752E7"/>
    <w:rsid w:val="009B24FF"/>
    <w:rsid w:val="009E5725"/>
    <w:rsid w:val="009F0F6A"/>
    <w:rsid w:val="009F1E19"/>
    <w:rsid w:val="009F6514"/>
    <w:rsid w:val="009F6DF1"/>
    <w:rsid w:val="00A05D84"/>
    <w:rsid w:val="00A12D2B"/>
    <w:rsid w:val="00A17869"/>
    <w:rsid w:val="00A17B43"/>
    <w:rsid w:val="00A24E96"/>
    <w:rsid w:val="00A32D2F"/>
    <w:rsid w:val="00A3569F"/>
    <w:rsid w:val="00A40E1D"/>
    <w:rsid w:val="00A44826"/>
    <w:rsid w:val="00A46E56"/>
    <w:rsid w:val="00A572DC"/>
    <w:rsid w:val="00A62ED9"/>
    <w:rsid w:val="00A67F7E"/>
    <w:rsid w:val="00A83656"/>
    <w:rsid w:val="00AA3935"/>
    <w:rsid w:val="00AC0662"/>
    <w:rsid w:val="00AC6DD7"/>
    <w:rsid w:val="00AD0A79"/>
    <w:rsid w:val="00AD1158"/>
    <w:rsid w:val="00AD2465"/>
    <w:rsid w:val="00AE03E7"/>
    <w:rsid w:val="00AE7B0B"/>
    <w:rsid w:val="00AF763F"/>
    <w:rsid w:val="00AF76D9"/>
    <w:rsid w:val="00B119C5"/>
    <w:rsid w:val="00B37D90"/>
    <w:rsid w:val="00B827BE"/>
    <w:rsid w:val="00B91DD1"/>
    <w:rsid w:val="00B93860"/>
    <w:rsid w:val="00B96ABA"/>
    <w:rsid w:val="00BC1A66"/>
    <w:rsid w:val="00BC6CCB"/>
    <w:rsid w:val="00BD1B4C"/>
    <w:rsid w:val="00BD4E09"/>
    <w:rsid w:val="00BE60E2"/>
    <w:rsid w:val="00C0462F"/>
    <w:rsid w:val="00C05DC6"/>
    <w:rsid w:val="00C06DCE"/>
    <w:rsid w:val="00C13B4C"/>
    <w:rsid w:val="00C15BCA"/>
    <w:rsid w:val="00C25E1C"/>
    <w:rsid w:val="00C33159"/>
    <w:rsid w:val="00C34B4E"/>
    <w:rsid w:val="00C350B5"/>
    <w:rsid w:val="00C36039"/>
    <w:rsid w:val="00C45620"/>
    <w:rsid w:val="00C46164"/>
    <w:rsid w:val="00C50990"/>
    <w:rsid w:val="00C5328E"/>
    <w:rsid w:val="00C5578A"/>
    <w:rsid w:val="00C604EF"/>
    <w:rsid w:val="00C6253A"/>
    <w:rsid w:val="00C733EB"/>
    <w:rsid w:val="00C80A8F"/>
    <w:rsid w:val="00C81E54"/>
    <w:rsid w:val="00C87524"/>
    <w:rsid w:val="00C97B1B"/>
    <w:rsid w:val="00CA41BE"/>
    <w:rsid w:val="00CA77F8"/>
    <w:rsid w:val="00CA7D89"/>
    <w:rsid w:val="00CC7B97"/>
    <w:rsid w:val="00CD498F"/>
    <w:rsid w:val="00D006B0"/>
    <w:rsid w:val="00D02F56"/>
    <w:rsid w:val="00D03C49"/>
    <w:rsid w:val="00D07B8C"/>
    <w:rsid w:val="00D07C1B"/>
    <w:rsid w:val="00D32B56"/>
    <w:rsid w:val="00D51E6A"/>
    <w:rsid w:val="00D60ACE"/>
    <w:rsid w:val="00D60B74"/>
    <w:rsid w:val="00D60DB2"/>
    <w:rsid w:val="00D623B7"/>
    <w:rsid w:val="00D644E5"/>
    <w:rsid w:val="00D73B08"/>
    <w:rsid w:val="00D83D6C"/>
    <w:rsid w:val="00D87F2E"/>
    <w:rsid w:val="00D93609"/>
    <w:rsid w:val="00D95FC5"/>
    <w:rsid w:val="00DA0A0E"/>
    <w:rsid w:val="00DA6CEC"/>
    <w:rsid w:val="00DB6F73"/>
    <w:rsid w:val="00DC7E73"/>
    <w:rsid w:val="00E1698C"/>
    <w:rsid w:val="00E20861"/>
    <w:rsid w:val="00E43ADE"/>
    <w:rsid w:val="00E4467D"/>
    <w:rsid w:val="00E458EE"/>
    <w:rsid w:val="00E4791B"/>
    <w:rsid w:val="00E625E8"/>
    <w:rsid w:val="00E649A3"/>
    <w:rsid w:val="00E7299A"/>
    <w:rsid w:val="00E73995"/>
    <w:rsid w:val="00E74C87"/>
    <w:rsid w:val="00E850E7"/>
    <w:rsid w:val="00E86D60"/>
    <w:rsid w:val="00E921FB"/>
    <w:rsid w:val="00E97596"/>
    <w:rsid w:val="00EA235F"/>
    <w:rsid w:val="00EA26D7"/>
    <w:rsid w:val="00EB0BC3"/>
    <w:rsid w:val="00EB5B0C"/>
    <w:rsid w:val="00ED0C39"/>
    <w:rsid w:val="00ED5B61"/>
    <w:rsid w:val="00EE5458"/>
    <w:rsid w:val="00EF5619"/>
    <w:rsid w:val="00F0195D"/>
    <w:rsid w:val="00F04E33"/>
    <w:rsid w:val="00F1037A"/>
    <w:rsid w:val="00F12422"/>
    <w:rsid w:val="00F33E94"/>
    <w:rsid w:val="00F37BDF"/>
    <w:rsid w:val="00F410CC"/>
    <w:rsid w:val="00F426A4"/>
    <w:rsid w:val="00F652D8"/>
    <w:rsid w:val="00F84E4C"/>
    <w:rsid w:val="00F87B18"/>
    <w:rsid w:val="00F87F5D"/>
    <w:rsid w:val="00F90263"/>
    <w:rsid w:val="00F90451"/>
    <w:rsid w:val="00F90508"/>
    <w:rsid w:val="00FA0234"/>
    <w:rsid w:val="00FA428B"/>
    <w:rsid w:val="00FA6D61"/>
    <w:rsid w:val="00FC370B"/>
    <w:rsid w:val="00FC4435"/>
    <w:rsid w:val="00FD4597"/>
    <w:rsid w:val="00FD484B"/>
    <w:rsid w:val="00FE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/"/>
  <w:listSeparator w:val="؛"/>
  <w14:docId w14:val="3385138F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paragraph" w:styleId="ListParagraph">
    <w:name w:val="List Paragraph"/>
    <w:basedOn w:val="Normal"/>
    <w:uiPriority w:val="34"/>
    <w:qFormat/>
    <w:rsid w:val="00FA428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4C2F49"/>
    <w:pPr>
      <w:bidi w:val="0"/>
      <w:spacing w:before="100" w:beforeAutospacing="1" w:after="100" w:afterAutospacing="1" w:line="259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64855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439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7702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7486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8288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979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9444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83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750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138D8-20D2-4313-8262-2E0755330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520</TotalTime>
  <Pages>14</Pages>
  <Words>2760</Words>
  <Characters>15733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18457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Azam Hemmati</cp:lastModifiedBy>
  <cp:revision>83</cp:revision>
  <cp:lastPrinted>1900-12-31T19:30:00Z</cp:lastPrinted>
  <dcterms:created xsi:type="dcterms:W3CDTF">2019-08-03T03:28:00Z</dcterms:created>
  <dcterms:modified xsi:type="dcterms:W3CDTF">2025-06-18T04:00:00Z</dcterms:modified>
</cp:coreProperties>
</file>